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3"/>
      </w:tblGrid>
      <w:tr w14:paraId="31AA1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9173" w:type="dxa"/>
          </w:tcPr>
          <w:p w14:paraId="0427F852">
            <w:pPr>
              <w:spacing w:line="360" w:lineRule="auto"/>
              <w:jc w:val="center"/>
              <w:rPr>
                <w:rFonts w:ascii="黑体" w:hAnsi="宋体" w:eastAsia="黑体"/>
                <w:spacing w:val="20"/>
                <w:w w:val="105"/>
                <w:sz w:val="48"/>
                <w:szCs w:val="48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515620</wp:posOffset>
                      </wp:positionV>
                      <wp:extent cx="5579745" cy="0"/>
                      <wp:effectExtent l="0" t="7620" r="1905" b="11430"/>
                      <wp:wrapNone/>
                      <wp:docPr id="1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79745" cy="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3" o:spid="_x0000_s1026" o:spt="20" style="position:absolute;left:0pt;flip:y;margin-left:4.15pt;margin-top:40.6pt;height:0pt;width:439.35pt;z-index:251659264;mso-width-relative:page;mso-height-relative:page;" filled="f" stroked="t" coordsize="21600,21600" o:gfxdata="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/Ycdq9QAAAAHAQAADwAAAAAAAAABACAAAAAiAAAAZHJzL2Rvd25yZXYueG1s&#10;UEsBAhQAFAAAAAgAh07iQI0X07X8AQAA7wMAAA4AAAAAAAAAAQAgAAAAIwEAAGRycy9lMm9Eb2Mu&#10;eG1sUEsFBgAAAAAGAAYAWQEAAJEFAAAAAA==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hAnsi="宋体" w:eastAsia="黑体"/>
                <w:spacing w:val="20"/>
                <w:w w:val="105"/>
                <w:sz w:val="48"/>
                <w:szCs w:val="48"/>
              </w:rPr>
              <w:t>产品质量监督抽查实施细则</w:t>
            </w:r>
          </w:p>
        </w:tc>
      </w:tr>
    </w:tbl>
    <w:p w14:paraId="69ACD7B0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086EE0A2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74B68C4D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001602A2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47C7D984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39449733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76EF25B6">
      <w:pPr>
        <w:adjustRightInd w:val="0"/>
        <w:spacing w:line="360" w:lineRule="auto"/>
        <w:jc w:val="center"/>
        <w:rPr>
          <w:rFonts w:ascii="黑体" w:hAnsi="宋体" w:eastAsia="黑体"/>
          <w:b/>
          <w:sz w:val="52"/>
          <w:szCs w:val="52"/>
        </w:rPr>
      </w:pPr>
    </w:p>
    <w:p w14:paraId="23D12AB7"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方正仿宋简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方正仿宋简体"/>
          <w:b/>
          <w:color w:val="000000"/>
          <w:sz w:val="44"/>
          <w:szCs w:val="44"/>
          <w:lang w:val="en-US" w:eastAsia="zh-CN"/>
        </w:rPr>
        <w:t>2026年伊宁市混凝土外加剂产品质量</w:t>
      </w:r>
    </w:p>
    <w:p w14:paraId="6FDB899D"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方正仿宋简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方正仿宋简体"/>
          <w:b/>
          <w:color w:val="000000"/>
          <w:sz w:val="44"/>
          <w:szCs w:val="44"/>
          <w:lang w:val="en-US" w:eastAsia="zh-CN"/>
        </w:rPr>
        <w:t>监督抽查实施细则</w:t>
      </w:r>
    </w:p>
    <w:p w14:paraId="3998D562">
      <w:pPr>
        <w:tabs>
          <w:tab w:val="left" w:pos="6930"/>
        </w:tabs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376AAFFB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562CF131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691DF0EB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60DD7B64">
      <w:pPr>
        <w:adjustRightInd w:val="0"/>
        <w:spacing w:line="480" w:lineRule="exact"/>
        <w:jc w:val="center"/>
        <w:rPr>
          <w:rFonts w:ascii="黑体" w:hAnsi="宋体" w:eastAsia="黑体"/>
          <w:b/>
          <w:sz w:val="52"/>
          <w:szCs w:val="52"/>
        </w:rPr>
      </w:pPr>
    </w:p>
    <w:p w14:paraId="5067F0EE">
      <w:pPr>
        <w:adjustRightInd w:val="0"/>
        <w:spacing w:line="480" w:lineRule="exact"/>
        <w:jc w:val="center"/>
        <w:rPr>
          <w:rFonts w:ascii="黑体" w:hAnsi="宋体" w:eastAsia="黑体"/>
          <w:sz w:val="52"/>
          <w:szCs w:val="52"/>
        </w:rPr>
      </w:pPr>
    </w:p>
    <w:p w14:paraId="7FF80E20">
      <w:pPr>
        <w:adjustRightInd w:val="0"/>
        <w:spacing w:line="480" w:lineRule="exact"/>
        <w:jc w:val="center"/>
        <w:rPr>
          <w:rFonts w:ascii="黑体" w:hAnsi="宋体" w:eastAsia="黑体"/>
          <w:sz w:val="52"/>
          <w:szCs w:val="52"/>
        </w:rPr>
      </w:pPr>
    </w:p>
    <w:p w14:paraId="7D1EC774">
      <w:pPr>
        <w:adjustRightInd w:val="0"/>
        <w:spacing w:line="480" w:lineRule="exact"/>
        <w:rPr>
          <w:rFonts w:ascii="黑体" w:hAnsi="宋体" w:eastAsia="黑体"/>
          <w:b/>
          <w:sz w:val="52"/>
          <w:szCs w:val="52"/>
        </w:rPr>
      </w:pPr>
    </w:p>
    <w:p w14:paraId="3410006A">
      <w:pPr>
        <w:adjustRightInd w:val="0"/>
        <w:spacing w:line="480" w:lineRule="exact"/>
        <w:rPr>
          <w:rFonts w:ascii="黑体" w:hAnsi="宋体" w:eastAsia="黑体"/>
          <w:b/>
          <w:sz w:val="52"/>
          <w:szCs w:val="52"/>
        </w:rPr>
      </w:pPr>
    </w:p>
    <w:p w14:paraId="429FA196">
      <w:pPr>
        <w:adjustRightInd w:val="0"/>
        <w:spacing w:line="480" w:lineRule="exact"/>
        <w:rPr>
          <w:rFonts w:ascii="黑体" w:hAnsi="宋体" w:eastAsia="黑体"/>
          <w:b/>
          <w:sz w:val="52"/>
          <w:szCs w:val="52"/>
        </w:rPr>
      </w:pPr>
    </w:p>
    <w:p w14:paraId="15BE944F">
      <w:pPr>
        <w:adjustRightInd w:val="0"/>
        <w:spacing w:line="480" w:lineRule="exact"/>
        <w:jc w:val="lef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  <w:lang w:eastAsia="zh-CN"/>
        </w:rPr>
        <w:t>202</w:t>
      </w:r>
      <w:r>
        <w:rPr>
          <w:rFonts w:hint="eastAsia" w:ascii="黑体" w:hAnsi="黑体" w:eastAsia="黑体" w:cs="黑体"/>
          <w:bCs/>
          <w:sz w:val="24"/>
          <w:lang w:val="en-US" w:eastAsia="zh-CN"/>
        </w:rPr>
        <w:t>6</w:t>
      </w:r>
      <w:r>
        <w:rPr>
          <w:rFonts w:ascii="黑体" w:hAnsi="黑体" w:eastAsia="黑体" w:cs="黑体"/>
          <w:bCs/>
          <w:sz w:val="24"/>
        </w:rPr>
        <w:t>-</w:t>
      </w:r>
      <w:r>
        <w:rPr>
          <w:rFonts w:hint="eastAsia" w:ascii="黑体" w:hAnsi="黑体" w:eastAsia="黑体" w:cs="黑体"/>
          <w:bCs/>
          <w:sz w:val="24"/>
          <w:lang w:val="en-US" w:eastAsia="zh-CN"/>
        </w:rPr>
        <w:t>00</w:t>
      </w:r>
      <w:r>
        <w:rPr>
          <w:rFonts w:ascii="黑体" w:hAnsi="黑体" w:eastAsia="黑体" w:cs="黑体"/>
          <w:bCs/>
          <w:sz w:val="24"/>
        </w:rPr>
        <w:t>-</w:t>
      </w:r>
      <w:r>
        <w:rPr>
          <w:rFonts w:hint="eastAsia" w:ascii="黑体" w:hAnsi="黑体" w:eastAsia="黑体" w:cs="黑体"/>
          <w:bCs/>
          <w:sz w:val="24"/>
          <w:lang w:val="en-US" w:eastAsia="zh-CN"/>
        </w:rPr>
        <w:t>00</w:t>
      </w:r>
      <w:r>
        <w:rPr>
          <w:rFonts w:hint="eastAsia" w:ascii="黑体" w:hAnsi="黑体" w:eastAsia="黑体" w:cs="黑体"/>
          <w:bCs/>
          <w:sz w:val="24"/>
        </w:rPr>
        <w:t>发布</w:t>
      </w:r>
      <w:r>
        <w:rPr>
          <w:rFonts w:ascii="黑体" w:hAnsi="黑体" w:eastAsia="黑体" w:cs="黑体"/>
          <w:bCs/>
          <w:sz w:val="24"/>
        </w:rPr>
        <w:t xml:space="preserve">                                         </w:t>
      </w:r>
      <w:r>
        <w:rPr>
          <w:rFonts w:hint="eastAsia" w:ascii="黑体" w:hAnsi="黑体" w:eastAsia="黑体" w:cs="黑体"/>
          <w:bCs/>
          <w:sz w:val="24"/>
          <w:lang w:eastAsia="zh-CN"/>
        </w:rPr>
        <w:t>202</w:t>
      </w:r>
      <w:r>
        <w:rPr>
          <w:rFonts w:hint="eastAsia" w:ascii="黑体" w:hAnsi="黑体" w:eastAsia="黑体" w:cs="黑体"/>
          <w:bCs/>
          <w:sz w:val="24"/>
          <w:lang w:val="en-US" w:eastAsia="zh-CN"/>
        </w:rPr>
        <w:t>6</w:t>
      </w:r>
      <w:r>
        <w:rPr>
          <w:rFonts w:ascii="黑体" w:hAnsi="黑体" w:eastAsia="黑体" w:cs="黑体"/>
          <w:bCs/>
          <w:sz w:val="24"/>
        </w:rPr>
        <w:t>-</w:t>
      </w:r>
      <w:r>
        <w:rPr>
          <w:rFonts w:hint="eastAsia" w:ascii="黑体" w:hAnsi="黑体" w:eastAsia="黑体" w:cs="黑体"/>
          <w:bCs/>
          <w:sz w:val="24"/>
          <w:lang w:val="en-US" w:eastAsia="zh-CN"/>
        </w:rPr>
        <w:t>00</w:t>
      </w:r>
      <w:r>
        <w:rPr>
          <w:rFonts w:ascii="黑体" w:hAnsi="黑体" w:eastAsia="黑体" w:cs="黑体"/>
          <w:bCs/>
          <w:sz w:val="24"/>
        </w:rPr>
        <w:t>-</w:t>
      </w:r>
      <w:r>
        <w:rPr>
          <w:rFonts w:hint="eastAsia" w:ascii="黑体" w:hAnsi="黑体" w:eastAsia="黑体" w:cs="黑体"/>
          <w:bCs/>
          <w:sz w:val="24"/>
          <w:lang w:val="en-US" w:eastAsia="zh-CN"/>
        </w:rPr>
        <w:t>00</w:t>
      </w:r>
      <w:r>
        <w:rPr>
          <w:rFonts w:hint="eastAsia" w:ascii="黑体" w:hAnsi="黑体" w:eastAsia="黑体" w:cs="黑体"/>
          <w:bCs/>
          <w:sz w:val="24"/>
        </w:rPr>
        <w:t>实施</w:t>
      </w:r>
    </w:p>
    <w:p w14:paraId="7098BE05">
      <w:pPr>
        <w:spacing w:line="360" w:lineRule="auto"/>
        <w:jc w:val="center"/>
        <w:rPr>
          <w:rFonts w:ascii="黑体" w:hAnsi="宋体" w:eastAsia="黑体" w:cs="黑体"/>
          <w:bCs/>
          <w:sz w:val="32"/>
          <w:szCs w:val="32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1985" w:right="1361" w:bottom="1361" w:left="158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黑体" w:hAnsi="宋体" w:eastAsia="黑体" w:cs="黑体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-198755</wp:posOffset>
                </wp:positionH>
                <wp:positionV relativeFrom="paragraph">
                  <wp:posOffset>29845</wp:posOffset>
                </wp:positionV>
                <wp:extent cx="5676265" cy="0"/>
                <wp:effectExtent l="0" t="7620" r="635" b="11430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265" cy="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-15.65pt;margin-top:2.35pt;height:0pt;width:446.95pt;z-index:251661312;mso-width-relative:page;mso-height-relative:page;" filled="f" stroked="t" coordsize="21600,21600" o:gfxdata="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Y04551gAAAAcBAAAPAAAAAAAAAAEAIAAAACIAAABkcnMvZG93bnJldi54bWxQSwEC&#10;FAAUAAAACACHTuJAI8A4pvYBAADkAwAADgAAAAAAAAABACAAAAAl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宋体" w:eastAsia="黑体" w:cs="黑体"/>
          <w:bCs/>
          <w:sz w:val="32"/>
          <w:szCs w:val="32"/>
          <w:lang w:val="en-US" w:eastAsia="zh-CN"/>
        </w:rPr>
        <w:t>伊宁市</w:t>
      </w:r>
      <w:r>
        <w:rPr>
          <w:rFonts w:hint="eastAsia" w:ascii="黑体" w:hAnsi="宋体" w:eastAsia="黑体" w:cs="黑体"/>
          <w:bCs/>
          <w:sz w:val="32"/>
          <w:szCs w:val="32"/>
        </w:rPr>
        <w:t>市场监督管理局</w:t>
      </w:r>
    </w:p>
    <w:p w14:paraId="7EA24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</w:rPr>
      </w:pPr>
      <w:r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  <w:lang w:eastAsia="zh-CN"/>
        </w:rPr>
        <w:t>202</w:t>
      </w:r>
      <w:r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  <w:lang w:val="en-US" w:eastAsia="zh-CN"/>
        </w:rPr>
        <w:t>6</w:t>
      </w:r>
      <w:r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</w:rPr>
        <w:t>年</w:t>
      </w:r>
      <w:r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  <w:lang w:val="en-US" w:eastAsia="zh-CN"/>
        </w:rPr>
        <w:t>伊宁市</w:t>
      </w:r>
      <w:r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  <w:lang w:eastAsia="zh-CN"/>
        </w:rPr>
        <w:t>混凝土外加剂</w:t>
      </w:r>
      <w:r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</w:rPr>
        <w:t>产品质量监督抽查</w:t>
      </w:r>
    </w:p>
    <w:p w14:paraId="63F36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方正小标宋简体" w:hAnsi="仿宋" w:eastAsia="方正小标宋简体" w:cs="方正仿宋简体"/>
          <w:b/>
          <w:color w:val="000000"/>
          <w:sz w:val="32"/>
          <w:szCs w:val="32"/>
        </w:rPr>
      </w:pPr>
      <w:r>
        <w:rPr>
          <w:rFonts w:hint="eastAsia" w:ascii="方正小标宋简体" w:hAnsi="仿宋" w:eastAsia="方正小标宋简体" w:cs="方正仿宋简体"/>
          <w:b/>
          <w:color w:val="000000"/>
          <w:sz w:val="32"/>
          <w:szCs w:val="32"/>
        </w:rPr>
        <w:t>实施细则</w:t>
      </w:r>
    </w:p>
    <w:p w14:paraId="1560F54F">
      <w:pPr>
        <w:adjustRightInd w:val="0"/>
        <w:snapToGrid w:val="0"/>
        <w:spacing w:line="360" w:lineRule="auto"/>
        <w:jc w:val="center"/>
        <w:rPr>
          <w:rFonts w:ascii="方正小标宋简体" w:hAnsi="仿宋" w:eastAsia="方正小标宋简体" w:cs="方正仿宋简体"/>
          <w:sz w:val="32"/>
          <w:szCs w:val="32"/>
        </w:rPr>
      </w:pPr>
    </w:p>
    <w:p w14:paraId="07480C25">
      <w:pPr>
        <w:adjustRightInd w:val="0"/>
        <w:snapToGrid w:val="0"/>
        <w:spacing w:line="360" w:lineRule="auto"/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 xml:space="preserve">1 </w:t>
      </w:r>
      <w:r>
        <w:rPr>
          <w:rFonts w:hint="eastAsia" w:ascii="黑体" w:hAnsi="黑体" w:eastAsia="黑体"/>
          <w:b/>
          <w:szCs w:val="21"/>
        </w:rPr>
        <w:t>抽样方法</w:t>
      </w:r>
    </w:p>
    <w:p w14:paraId="4C37E09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以随机抽样的方式在被抽样生产者待销产品中抽取。</w:t>
      </w:r>
    </w:p>
    <w:p w14:paraId="1A571920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随机数</w:t>
      </w:r>
      <w:r>
        <w:rPr>
          <w:rFonts w:hint="eastAsia" w:ascii="宋体" w:hAnsi="宋体"/>
          <w:szCs w:val="28"/>
          <w:highlight w:val="none"/>
          <w:lang w:eastAsia="zh-CN"/>
        </w:rPr>
        <w:t>一般可使用随机数表等方法产生</w:t>
      </w:r>
      <w:r>
        <w:rPr>
          <w:rFonts w:hint="eastAsia" w:ascii="宋体" w:hAnsi="宋体"/>
          <w:szCs w:val="28"/>
          <w:highlight w:val="none"/>
        </w:rPr>
        <w:t>。</w:t>
      </w:r>
    </w:p>
    <w:p w14:paraId="14081462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8"/>
          <w:highlight w:val="none"/>
          <w:lang w:eastAsia="zh-CN"/>
        </w:rPr>
      </w:pPr>
      <w:r>
        <w:rPr>
          <w:rFonts w:hint="eastAsia" w:ascii="宋体" w:hAnsi="宋体"/>
          <w:szCs w:val="28"/>
          <w:highlight w:val="none"/>
          <w:lang w:val="en-US" w:eastAsia="zh-CN"/>
        </w:rPr>
        <w:t>两份样品，</w:t>
      </w:r>
      <w:r>
        <w:rPr>
          <w:rFonts w:hint="eastAsia" w:ascii="宋体" w:hAnsi="宋体"/>
          <w:szCs w:val="28"/>
          <w:highlight w:val="none"/>
          <w:lang w:eastAsia="zh-CN"/>
        </w:rPr>
        <w:t>一份作为检验样品（固体</w:t>
      </w:r>
      <w:r>
        <w:rPr>
          <w:rFonts w:hint="eastAsia" w:ascii="宋体" w:hAnsi="宋体"/>
          <w:szCs w:val="28"/>
          <w:highlight w:val="none"/>
          <w:lang w:val="en-US" w:eastAsia="zh-CN"/>
        </w:rPr>
        <w:t>5kg或</w:t>
      </w:r>
      <w:r>
        <w:rPr>
          <w:rFonts w:hint="eastAsia" w:ascii="宋体" w:hAnsi="宋体"/>
          <w:szCs w:val="28"/>
          <w:highlight w:val="none"/>
          <w:lang w:eastAsia="zh-CN"/>
        </w:rPr>
        <w:t>液体</w:t>
      </w:r>
      <w:r>
        <w:rPr>
          <w:rFonts w:hint="eastAsia" w:ascii="宋体" w:hAnsi="宋体"/>
          <w:szCs w:val="28"/>
          <w:highlight w:val="none"/>
          <w:lang w:val="en-US" w:eastAsia="zh-CN"/>
        </w:rPr>
        <w:t>5</w:t>
      </w:r>
      <w:r>
        <w:rPr>
          <w:rFonts w:hint="eastAsia" w:ascii="宋体" w:hAnsi="宋体"/>
          <w:szCs w:val="28"/>
          <w:highlight w:val="none"/>
          <w:lang w:eastAsia="zh-CN"/>
        </w:rPr>
        <w:t>L）；另一份作为备用样品（固体</w:t>
      </w:r>
      <w:r>
        <w:rPr>
          <w:rFonts w:hint="eastAsia" w:ascii="宋体" w:hAnsi="宋体"/>
          <w:szCs w:val="28"/>
          <w:highlight w:val="none"/>
          <w:lang w:val="en-US" w:eastAsia="zh-CN"/>
        </w:rPr>
        <w:t>5kg或</w:t>
      </w:r>
      <w:r>
        <w:rPr>
          <w:rFonts w:hint="eastAsia" w:ascii="宋体" w:hAnsi="宋体"/>
          <w:szCs w:val="28"/>
          <w:highlight w:val="none"/>
          <w:lang w:eastAsia="zh-CN"/>
        </w:rPr>
        <w:t>液体</w:t>
      </w:r>
      <w:r>
        <w:rPr>
          <w:rFonts w:hint="eastAsia" w:ascii="宋体" w:hAnsi="宋体"/>
          <w:szCs w:val="28"/>
          <w:highlight w:val="none"/>
          <w:lang w:val="en-US" w:eastAsia="zh-CN"/>
        </w:rPr>
        <w:t>5</w:t>
      </w:r>
      <w:r>
        <w:rPr>
          <w:rFonts w:hint="eastAsia" w:ascii="宋体" w:hAnsi="宋体"/>
          <w:szCs w:val="28"/>
          <w:highlight w:val="none"/>
          <w:lang w:eastAsia="zh-CN"/>
        </w:rPr>
        <w:t>L）。</w:t>
      </w:r>
    </w:p>
    <w:p w14:paraId="7325235C">
      <w:pPr>
        <w:adjustRightInd w:val="0"/>
        <w:snapToGrid w:val="0"/>
        <w:spacing w:line="360" w:lineRule="auto"/>
        <w:ind w:firstLine="420" w:firstLineChars="200"/>
        <w:rPr>
          <w:rFonts w:hint="eastAsia" w:ascii="Arial" w:hAnsi="Arial" w:cs="Arial"/>
          <w:color w:val="auto"/>
          <w:szCs w:val="21"/>
        </w:rPr>
      </w:pPr>
      <w:r>
        <w:rPr>
          <w:rFonts w:hint="eastAsia" w:ascii="宋体" w:hAnsi="宋体"/>
          <w:szCs w:val="28"/>
          <w:highlight w:val="none"/>
          <w:lang w:eastAsia="zh-CN"/>
        </w:rPr>
        <w:t>点样是在一次生产产品时所取得的一个试样，混合样是三个或更多的点样等量均</w:t>
      </w:r>
      <w:r>
        <w:rPr>
          <w:rFonts w:hint="eastAsia" w:ascii="Arial" w:hAnsi="Arial" w:cs="Arial"/>
          <w:color w:val="auto"/>
          <w:szCs w:val="21"/>
        </w:rPr>
        <w:t>匀混合而取得的试样。</w:t>
      </w:r>
    </w:p>
    <w:p w14:paraId="5DF3B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Arial" w:hAnsi="Arial" w:cs="Arial"/>
          <w:color w:val="auto"/>
          <w:szCs w:val="21"/>
        </w:rPr>
      </w:pPr>
      <w:r>
        <w:rPr>
          <w:rFonts w:hint="eastAsia" w:ascii="Arial" w:hAnsi="Arial" w:cs="Arial"/>
          <w:color w:val="auto"/>
          <w:szCs w:val="21"/>
        </w:rPr>
        <w:t>生产厂应根据产量和生产设备条件，将产品分批编号。掺量大于1%(含1%)同品种的外加剂每一批号为100 t,掺量小于1%的外加剂每一批号为50t。不足100t或50t的也应按一个批量计，同一批号的产品必须混合均匀。</w:t>
      </w:r>
    </w:p>
    <w:p w14:paraId="466EC10B">
      <w:pPr>
        <w:adjustRightInd w:val="0"/>
        <w:snapToGrid w:val="0"/>
        <w:spacing w:line="360" w:lineRule="auto"/>
        <w:rPr>
          <w:rFonts w:ascii="黑体" w:hAnsi="黑体" w:eastAsia="黑体"/>
          <w:b/>
          <w:szCs w:val="21"/>
          <w:highlight w:val="yellow"/>
        </w:rPr>
      </w:pPr>
    </w:p>
    <w:p w14:paraId="55306A7A">
      <w:pPr>
        <w:adjustRightInd w:val="0"/>
        <w:snapToGrid w:val="0"/>
        <w:spacing w:line="360" w:lineRule="auto"/>
        <w:rPr>
          <w:rFonts w:ascii="黑体" w:hAnsi="黑体" w:eastAsia="黑体"/>
          <w:b/>
          <w:szCs w:val="21"/>
          <w:highlight w:val="none"/>
        </w:rPr>
      </w:pPr>
      <w:r>
        <w:rPr>
          <w:rFonts w:ascii="黑体" w:hAnsi="黑体" w:eastAsia="黑体"/>
          <w:b/>
          <w:szCs w:val="21"/>
          <w:highlight w:val="none"/>
        </w:rPr>
        <w:t xml:space="preserve">2 </w:t>
      </w:r>
      <w:r>
        <w:rPr>
          <w:rFonts w:hint="eastAsia" w:ascii="黑体" w:hAnsi="黑体" w:eastAsia="黑体"/>
          <w:b/>
          <w:szCs w:val="21"/>
          <w:highlight w:val="none"/>
        </w:rPr>
        <w:t>检验依据</w:t>
      </w:r>
    </w:p>
    <w:p w14:paraId="14BDFC81">
      <w:pPr>
        <w:pStyle w:val="25"/>
        <w:adjustRightInd w:val="0"/>
        <w:snapToGrid w:val="0"/>
        <w:spacing w:line="360" w:lineRule="auto"/>
        <w:ind w:left="0" w:leftChars="0" w:firstLine="420" w:firstLineChars="200"/>
        <w:rPr>
          <w:rFonts w:hint="eastAsia" w:ascii="Times New Roman" w:hAnsi="Times New Roman"/>
          <w:color w:val="000000"/>
          <w:kern w:val="2"/>
          <w:sz w:val="18"/>
          <w:szCs w:val="18"/>
        </w:rPr>
      </w:pPr>
      <w:r>
        <w:t>本细则规定的</w:t>
      </w:r>
      <w:r>
        <w:rPr>
          <w:rFonts w:hint="eastAsia" w:ascii="宋体" w:hAnsi="宋体"/>
          <w:szCs w:val="28"/>
          <w:lang w:eastAsia="zh-CN"/>
        </w:rPr>
        <w:t>混凝土外加剂</w:t>
      </w:r>
      <w:r>
        <w:rPr>
          <w:rFonts w:ascii="Times New Roman" w:hAnsi="Times New Roman"/>
        </w:rPr>
        <w:t>产品种类</w:t>
      </w:r>
      <w:r>
        <w:rPr>
          <w:rFonts w:hint="eastAsia" w:ascii="Times New Roman" w:hAnsi="Times New Roman"/>
        </w:rPr>
        <w:t>共有</w:t>
      </w:r>
      <w:r>
        <w:rPr>
          <w:rFonts w:hint="eastAsia" w:ascii="Times New Roman" w:hAnsi="Times New Roman"/>
          <w:lang w:val="en-US" w:eastAsia="zh-CN"/>
        </w:rPr>
        <w:t>11种</w:t>
      </w:r>
      <w:r>
        <w:rPr>
          <w:rFonts w:ascii="Times New Roman" w:hAnsi="Times New Roman"/>
        </w:rPr>
        <w:t>，具体产品名称、检测项目及检验方法见表</w:t>
      </w:r>
      <w:r>
        <w:rPr>
          <w:rFonts w:hint="eastAsia" w:ascii="Times New Roman" w:hAnsi="Times New Roman"/>
          <w:lang w:val="en-US" w:eastAsia="zh-CN"/>
        </w:rPr>
        <w:t>1</w:t>
      </w:r>
      <w:r>
        <w:rPr>
          <w:rFonts w:ascii="Times New Roman" w:hAnsi="Times New Roman"/>
        </w:rPr>
        <w:t>~表</w:t>
      </w:r>
      <w:r>
        <w:rPr>
          <w:rFonts w:hint="eastAsia" w:ascii="Times New Roman" w:hAnsi="Times New Roman"/>
          <w:lang w:val="en-US" w:eastAsia="zh-CN"/>
        </w:rPr>
        <w:t>11</w:t>
      </w:r>
      <w:r>
        <w:rPr>
          <w:rFonts w:ascii="Times New Roman" w:hAnsi="Times New Roman"/>
          <w:szCs w:val="22"/>
        </w:rPr>
        <w:t>。</w:t>
      </w:r>
    </w:p>
    <w:p w14:paraId="4BC68176">
      <w:pPr>
        <w:widowControl/>
        <w:ind w:right="198" w:firstLine="1620" w:firstLineChars="900"/>
        <w:jc w:val="both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ascii="宋体" w:hAnsi="宋体"/>
          <w:sz w:val="18"/>
          <w:szCs w:val="18"/>
        </w:rPr>
        <w:t xml:space="preserve">1  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高性能减水剂HPWR</w:t>
      </w:r>
      <w:r>
        <w:rPr>
          <w:rFonts w:hint="eastAsia" w:ascii="Times New Roman" w:hAnsi="宋体" w:cs="Times New Roman"/>
          <w:kern w:val="0"/>
          <w:sz w:val="18"/>
          <w:szCs w:val="18"/>
          <w:lang w:val="en-US" w:eastAsia="zh-CN" w:bidi="ar-SA"/>
        </w:rPr>
        <w:t>（早强型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HPWR-A</w:t>
      </w:r>
      <w:r>
        <w:rPr>
          <w:rFonts w:hint="eastAsia" w:ascii="Times New Roman" w:hAnsi="宋体" w:cs="Times New Roman"/>
          <w:kern w:val="0"/>
          <w:sz w:val="18"/>
          <w:szCs w:val="18"/>
          <w:lang w:val="en-US" w:eastAsia="zh-CN" w:bidi="ar-SA"/>
        </w:rPr>
        <w:t>）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pPr w:leftFromText="180" w:rightFromText="180" w:vertAnchor="text" w:horzAnchor="page" w:tblpX="2389" w:tblpY="96"/>
        <w:tblOverlap w:val="never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673B7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7B72DBBB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3588BC42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2CF4BDC8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20620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534E9935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00814327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74EE593F">
            <w:pPr>
              <w:widowControl/>
              <w:ind w:right="198"/>
              <w:jc w:val="center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2750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2853BE64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68965F01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60F1B538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41B6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73DF7C2D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3B267267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665BD148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0520D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vMerge w:val="restart"/>
            <w:noWrap/>
            <w:vAlign w:val="center"/>
          </w:tcPr>
          <w:p w14:paraId="44CF215A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vMerge w:val="restart"/>
            <w:noWrap/>
            <w:vAlign w:val="center"/>
          </w:tcPr>
          <w:p w14:paraId="4155F1B5">
            <w:pPr>
              <w:widowControl/>
              <w:ind w:right="198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451D182C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vMerge w:val="restart"/>
            <w:noWrap/>
            <w:vAlign w:val="center"/>
          </w:tcPr>
          <w:p w14:paraId="1D771F4C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5F1B9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vMerge w:val="continue"/>
            <w:noWrap/>
            <w:vAlign w:val="center"/>
          </w:tcPr>
          <w:p w14:paraId="2B64DEE2">
            <w:pPr>
              <w:snapToGrid w:val="0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18" w:type="dxa"/>
            <w:vMerge w:val="continue"/>
            <w:noWrap/>
            <w:vAlign w:val="center"/>
          </w:tcPr>
          <w:p w14:paraId="306CEC0F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</w:p>
        </w:tc>
        <w:tc>
          <w:tcPr>
            <w:tcW w:w="1719" w:type="dxa"/>
            <w:noWrap/>
            <w:vAlign w:val="center"/>
          </w:tcPr>
          <w:p w14:paraId="6C9D7510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终凝</w:t>
            </w:r>
          </w:p>
        </w:tc>
        <w:tc>
          <w:tcPr>
            <w:tcW w:w="3438" w:type="dxa"/>
            <w:vMerge w:val="continue"/>
            <w:noWrap/>
            <w:vAlign w:val="center"/>
          </w:tcPr>
          <w:p w14:paraId="6C79704D">
            <w:pPr>
              <w:widowControl/>
              <w:ind w:right="198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14:paraId="5C4958E0">
      <w:pPr>
        <w:widowControl/>
        <w:ind w:right="198"/>
        <w:jc w:val="center"/>
        <w:rPr>
          <w:rFonts w:ascii="宋体"/>
          <w:sz w:val="18"/>
          <w:szCs w:val="18"/>
        </w:rPr>
      </w:pPr>
    </w:p>
    <w:p w14:paraId="2F75E4C5">
      <w:pPr>
        <w:adjustRightInd w:val="0"/>
        <w:snapToGrid w:val="0"/>
        <w:spacing w:line="360" w:lineRule="auto"/>
        <w:ind w:firstLine="360" w:firstLineChars="200"/>
        <w:rPr>
          <w:rFonts w:hint="eastAsia" w:ascii="宋体" w:hAnsi="宋体"/>
          <w:sz w:val="18"/>
          <w:szCs w:val="18"/>
        </w:rPr>
      </w:pPr>
    </w:p>
    <w:p w14:paraId="685CAD52">
      <w:pPr>
        <w:adjustRightInd w:val="0"/>
        <w:snapToGrid w:val="0"/>
        <w:spacing w:line="360" w:lineRule="auto"/>
        <w:ind w:firstLine="1800" w:firstLineChars="1000"/>
        <w:rPr>
          <w:rFonts w:hint="eastAsia" w:ascii="宋体" w:hAnsi="宋体"/>
          <w:sz w:val="18"/>
          <w:szCs w:val="18"/>
        </w:rPr>
      </w:pPr>
    </w:p>
    <w:p w14:paraId="0EF403CE">
      <w:pPr>
        <w:adjustRightInd w:val="0"/>
        <w:snapToGrid w:val="0"/>
        <w:spacing w:line="360" w:lineRule="auto"/>
        <w:ind w:firstLine="1800" w:firstLineChars="1000"/>
        <w:rPr>
          <w:rFonts w:hint="eastAsia" w:ascii="宋体" w:hAnsi="宋体"/>
          <w:sz w:val="18"/>
          <w:szCs w:val="18"/>
        </w:rPr>
      </w:pPr>
    </w:p>
    <w:p w14:paraId="09D7DF43">
      <w:pPr>
        <w:adjustRightInd w:val="0"/>
        <w:snapToGrid w:val="0"/>
        <w:spacing w:line="360" w:lineRule="auto"/>
        <w:ind w:firstLine="1800" w:firstLineChars="1000"/>
        <w:rPr>
          <w:rFonts w:hint="eastAsia" w:ascii="宋体" w:hAnsi="宋体"/>
          <w:sz w:val="18"/>
          <w:szCs w:val="18"/>
        </w:rPr>
      </w:pPr>
    </w:p>
    <w:p w14:paraId="10D3FE8B">
      <w:pPr>
        <w:adjustRightInd w:val="0"/>
        <w:snapToGrid w:val="0"/>
        <w:spacing w:line="360" w:lineRule="auto"/>
        <w:ind w:firstLine="1800" w:firstLineChars="1000"/>
        <w:rPr>
          <w:rFonts w:hint="eastAsia" w:ascii="宋体" w:hAnsi="宋体"/>
          <w:sz w:val="18"/>
          <w:szCs w:val="18"/>
        </w:rPr>
      </w:pPr>
    </w:p>
    <w:p w14:paraId="0CCC4575">
      <w:pPr>
        <w:adjustRightInd w:val="0"/>
        <w:snapToGrid w:val="0"/>
        <w:spacing w:line="360" w:lineRule="auto"/>
        <w:ind w:firstLine="1800" w:firstLineChars="1000"/>
        <w:rPr>
          <w:rFonts w:hint="eastAsia" w:ascii="宋体" w:hAnsi="宋体"/>
          <w:sz w:val="18"/>
          <w:szCs w:val="18"/>
        </w:rPr>
      </w:pPr>
    </w:p>
    <w:p w14:paraId="4AB23AEF">
      <w:pPr>
        <w:adjustRightInd w:val="0"/>
        <w:snapToGrid w:val="0"/>
        <w:spacing w:line="360" w:lineRule="auto"/>
        <w:rPr>
          <w:rFonts w:hint="eastAsia" w:ascii="宋体" w:hAnsi="宋体"/>
          <w:sz w:val="18"/>
          <w:szCs w:val="18"/>
        </w:rPr>
      </w:pPr>
    </w:p>
    <w:p w14:paraId="516E5349">
      <w:pPr>
        <w:adjustRightInd w:val="0"/>
        <w:snapToGrid w:val="0"/>
        <w:spacing w:line="360" w:lineRule="auto"/>
        <w:ind w:firstLine="1800" w:firstLineChars="10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ascii="宋体" w:hAnsi="宋体"/>
          <w:sz w:val="18"/>
          <w:szCs w:val="18"/>
        </w:rPr>
        <w:t xml:space="preserve">  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高性能减水剂HPWR</w:t>
      </w:r>
      <w:r>
        <w:rPr>
          <w:rFonts w:hint="eastAsia" w:ascii="Times New Roman" w:hAnsi="宋体" w:cs="Times New Roman"/>
          <w:kern w:val="0"/>
          <w:sz w:val="18"/>
          <w:szCs w:val="18"/>
          <w:lang w:val="en-US" w:eastAsia="zh-CN" w:bidi="ar-SA"/>
        </w:rPr>
        <w:t>（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标准型HPWR-S</w:t>
      </w:r>
      <w:r>
        <w:rPr>
          <w:rFonts w:hint="eastAsia" w:ascii="Times New Roman" w:hAnsi="宋体" w:cs="Times New Roman"/>
          <w:kern w:val="0"/>
          <w:sz w:val="18"/>
          <w:szCs w:val="18"/>
          <w:lang w:val="en-US" w:eastAsia="zh-CN" w:bidi="ar-SA"/>
        </w:rPr>
        <w:t>）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pPr w:leftFromText="180" w:rightFromText="180" w:vertAnchor="text" w:horzAnchor="page" w:tblpX="2385" w:tblpY="101"/>
        <w:tblOverlap w:val="never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0F2B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43D09BD8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D22DF13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38BD4873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2C7F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4BC233A3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60B49EDC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12E7E9AD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7C0C4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556D59C9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2173534E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0282259A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1BF53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2E2A0A9D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340C936F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596D6DAB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79236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vMerge w:val="restart"/>
            <w:noWrap/>
            <w:vAlign w:val="center"/>
          </w:tcPr>
          <w:p w14:paraId="2A56211A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vMerge w:val="restart"/>
            <w:noWrap/>
            <w:vAlign w:val="center"/>
          </w:tcPr>
          <w:p w14:paraId="5581E050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0F457DF5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vMerge w:val="restart"/>
            <w:noWrap/>
            <w:vAlign w:val="center"/>
          </w:tcPr>
          <w:p w14:paraId="54AEFF97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30BB7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vMerge w:val="continue"/>
            <w:noWrap/>
            <w:vAlign w:val="center"/>
          </w:tcPr>
          <w:p w14:paraId="413EA0F4">
            <w:pPr>
              <w:snapToGrid w:val="0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18" w:type="dxa"/>
            <w:vMerge w:val="continue"/>
            <w:noWrap/>
            <w:vAlign w:val="center"/>
          </w:tcPr>
          <w:p w14:paraId="778390ED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</w:p>
        </w:tc>
        <w:tc>
          <w:tcPr>
            <w:tcW w:w="1719" w:type="dxa"/>
            <w:noWrap/>
            <w:vAlign w:val="center"/>
          </w:tcPr>
          <w:p w14:paraId="683AEF97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终凝</w:t>
            </w:r>
          </w:p>
        </w:tc>
        <w:tc>
          <w:tcPr>
            <w:tcW w:w="3438" w:type="dxa"/>
            <w:vMerge w:val="continue"/>
            <w:noWrap/>
            <w:vAlign w:val="center"/>
          </w:tcPr>
          <w:p w14:paraId="6A536BCF">
            <w:pPr>
              <w:widowControl/>
              <w:ind w:right="198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14:paraId="2A7C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12657930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18" w:type="dxa"/>
            <w:noWrap/>
            <w:vAlign w:val="center"/>
          </w:tcPr>
          <w:p w14:paraId="6C94584D">
            <w:pPr>
              <w:widowControl/>
              <w:ind w:right="198"/>
              <w:jc w:val="center"/>
              <w:rPr>
                <w:rFonts w:hint="default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1h经时变化量</w:t>
            </w:r>
          </w:p>
        </w:tc>
        <w:tc>
          <w:tcPr>
            <w:tcW w:w="1719" w:type="dxa"/>
            <w:noWrap/>
            <w:vAlign w:val="center"/>
          </w:tcPr>
          <w:p w14:paraId="4994DF43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  <w:p w14:paraId="3D532EBC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坍落度</w:t>
            </w:r>
          </w:p>
          <w:p w14:paraId="1FAB6ADE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38" w:type="dxa"/>
            <w:noWrap/>
            <w:vAlign w:val="center"/>
          </w:tcPr>
          <w:p w14:paraId="216E0D18">
            <w:pPr>
              <w:widowControl/>
              <w:ind w:right="198"/>
              <w:jc w:val="center"/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</w:tbl>
    <w:p w14:paraId="2EBFA488">
      <w:pPr>
        <w:adjustRightInd w:val="0"/>
        <w:snapToGrid w:val="0"/>
        <w:spacing w:line="360" w:lineRule="auto"/>
        <w:ind w:firstLine="360" w:firstLineChars="200"/>
        <w:rPr>
          <w:rFonts w:hint="eastAsia" w:ascii="宋体" w:hAnsi="宋体"/>
          <w:sz w:val="18"/>
          <w:szCs w:val="18"/>
        </w:rPr>
      </w:pPr>
    </w:p>
    <w:p w14:paraId="7CD3C8E2">
      <w:pPr>
        <w:adjustRightInd w:val="0"/>
        <w:snapToGrid w:val="0"/>
        <w:spacing w:line="360" w:lineRule="auto"/>
        <w:ind w:firstLine="900" w:firstLineChars="500"/>
        <w:rPr>
          <w:rFonts w:hint="eastAsia" w:ascii="宋体" w:hAnsi="宋体"/>
          <w:sz w:val="18"/>
          <w:szCs w:val="18"/>
        </w:rPr>
      </w:pPr>
    </w:p>
    <w:p w14:paraId="1641D672">
      <w:pPr>
        <w:adjustRightInd w:val="0"/>
        <w:snapToGrid w:val="0"/>
        <w:spacing w:line="360" w:lineRule="auto"/>
        <w:ind w:firstLine="900" w:firstLineChars="500"/>
        <w:rPr>
          <w:rFonts w:hint="eastAsia" w:ascii="宋体" w:hAnsi="宋体"/>
          <w:sz w:val="18"/>
          <w:szCs w:val="18"/>
        </w:rPr>
      </w:pPr>
    </w:p>
    <w:p w14:paraId="78729DE3">
      <w:pPr>
        <w:adjustRightInd w:val="0"/>
        <w:snapToGrid w:val="0"/>
        <w:spacing w:line="360" w:lineRule="auto"/>
        <w:ind w:firstLine="900" w:firstLineChars="500"/>
        <w:rPr>
          <w:rFonts w:hint="eastAsia" w:ascii="宋体" w:hAnsi="宋体"/>
          <w:sz w:val="18"/>
          <w:szCs w:val="18"/>
        </w:rPr>
      </w:pPr>
    </w:p>
    <w:p w14:paraId="66B58623">
      <w:pPr>
        <w:adjustRightInd w:val="0"/>
        <w:snapToGrid w:val="0"/>
        <w:spacing w:line="360" w:lineRule="auto"/>
        <w:rPr>
          <w:rFonts w:hint="eastAsia" w:ascii="宋体" w:hAnsi="宋体"/>
          <w:sz w:val="18"/>
          <w:szCs w:val="18"/>
        </w:rPr>
      </w:pPr>
      <w:bookmarkStart w:id="0" w:name="_GoBack"/>
      <w:bookmarkEnd w:id="0"/>
    </w:p>
    <w:p w14:paraId="03DD61E2">
      <w:pPr>
        <w:adjustRightInd w:val="0"/>
        <w:snapToGrid w:val="0"/>
        <w:spacing w:line="240" w:lineRule="auto"/>
        <w:ind w:firstLine="0" w:firstLineChars="0"/>
        <w:rPr>
          <w:rFonts w:hint="eastAsia" w:ascii="宋体" w:hAnsi="宋体"/>
          <w:sz w:val="18"/>
          <w:szCs w:val="18"/>
        </w:rPr>
      </w:pPr>
    </w:p>
    <w:p w14:paraId="2F0925A0">
      <w:pPr>
        <w:adjustRightInd w:val="0"/>
        <w:snapToGrid w:val="0"/>
        <w:spacing w:line="240" w:lineRule="auto"/>
        <w:ind w:firstLine="1980" w:firstLineChars="11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>3</w:t>
      </w:r>
      <w:r>
        <w:rPr>
          <w:rFonts w:ascii="宋体" w:hAnsi="宋体"/>
          <w:sz w:val="18"/>
          <w:szCs w:val="18"/>
        </w:rPr>
        <w:t xml:space="preserve">  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高性能减水剂HPWR</w:t>
      </w:r>
      <w:r>
        <w:rPr>
          <w:rFonts w:hint="eastAsia" w:ascii="Times New Roman" w:hAnsi="宋体" w:cs="Times New Roman"/>
          <w:kern w:val="0"/>
          <w:sz w:val="18"/>
          <w:szCs w:val="18"/>
          <w:lang w:val="en-US" w:eastAsia="zh-CN" w:bidi="ar-SA"/>
        </w:rPr>
        <w:t>（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缓凝型HPWR-R</w:t>
      </w:r>
      <w:r>
        <w:rPr>
          <w:rFonts w:hint="eastAsia" w:ascii="Times New Roman" w:hAnsi="宋体" w:cs="Times New Roman"/>
          <w:kern w:val="0"/>
          <w:sz w:val="18"/>
          <w:szCs w:val="18"/>
          <w:lang w:val="en-US" w:eastAsia="zh-CN" w:bidi="ar-SA"/>
        </w:rPr>
        <w:t>）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pPr w:leftFromText="180" w:rightFromText="180" w:vertAnchor="text" w:horzAnchor="page" w:tblpX="2368" w:tblpY="280"/>
        <w:tblOverlap w:val="never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54A23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22AA95FE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2FA33DA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2A239AF6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3D17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45" w:type="dxa"/>
            <w:noWrap/>
            <w:vAlign w:val="center"/>
          </w:tcPr>
          <w:p w14:paraId="0801340D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F9F2D71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31099289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09C95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45" w:type="dxa"/>
            <w:noWrap/>
            <w:vAlign w:val="center"/>
          </w:tcPr>
          <w:p w14:paraId="672F9553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09B153B1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3AFCCFBD">
            <w:pPr>
              <w:widowControl/>
              <w:ind w:right="198"/>
              <w:jc w:val="center"/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GB 8076-2008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、GB/T 8076-2025</w:t>
            </w:r>
          </w:p>
        </w:tc>
      </w:tr>
      <w:tr w14:paraId="0ECC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45" w:type="dxa"/>
            <w:noWrap/>
            <w:vAlign w:val="center"/>
          </w:tcPr>
          <w:p w14:paraId="00727E4E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462CAE34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5B802F45">
            <w:pPr>
              <w:widowControl/>
              <w:ind w:right="198"/>
              <w:jc w:val="center"/>
              <w:rPr>
                <w:rFonts w:hint="default" w:ascii="宋体" w:hAnsi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70C7C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45" w:type="dxa"/>
            <w:noWrap/>
            <w:vAlign w:val="center"/>
          </w:tcPr>
          <w:p w14:paraId="6231E403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noWrap/>
            <w:vAlign w:val="center"/>
          </w:tcPr>
          <w:p w14:paraId="3CC2344C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3E2EC2E4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noWrap/>
            <w:vAlign w:val="center"/>
          </w:tcPr>
          <w:p w14:paraId="4E5B4E33">
            <w:pPr>
              <w:widowControl/>
              <w:ind w:right="198"/>
              <w:jc w:val="center"/>
              <w:rPr>
                <w:rFonts w:hint="default" w:ascii="宋体" w:hAnsi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GB 8076-2008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、GB/T 8076-2025</w:t>
            </w:r>
          </w:p>
        </w:tc>
      </w:tr>
      <w:tr w14:paraId="6579F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45" w:type="dxa"/>
            <w:noWrap/>
            <w:vAlign w:val="center"/>
          </w:tcPr>
          <w:p w14:paraId="5C35B527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18" w:type="dxa"/>
            <w:noWrap/>
            <w:vAlign w:val="center"/>
          </w:tcPr>
          <w:p w14:paraId="7BDEEE43">
            <w:pPr>
              <w:widowControl/>
              <w:ind w:right="198"/>
              <w:jc w:val="center"/>
              <w:rPr>
                <w:rFonts w:hint="default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1h经时变化量</w:t>
            </w:r>
          </w:p>
        </w:tc>
        <w:tc>
          <w:tcPr>
            <w:tcW w:w="1719" w:type="dxa"/>
            <w:noWrap/>
            <w:vAlign w:val="center"/>
          </w:tcPr>
          <w:p w14:paraId="50C3B1B1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  <w:p w14:paraId="31D94A48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坍落度</w:t>
            </w:r>
          </w:p>
          <w:p w14:paraId="2B49D7FA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38" w:type="dxa"/>
            <w:noWrap/>
            <w:vAlign w:val="center"/>
          </w:tcPr>
          <w:p w14:paraId="73172D36">
            <w:pPr>
              <w:widowControl/>
              <w:ind w:right="198"/>
              <w:jc w:val="center"/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GB 8076-2008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、GB/T 8076-2025</w:t>
            </w:r>
          </w:p>
        </w:tc>
      </w:tr>
    </w:tbl>
    <w:p w14:paraId="719B664F">
      <w:pPr>
        <w:adjustRightInd w:val="0"/>
        <w:snapToGrid w:val="0"/>
        <w:spacing w:line="360" w:lineRule="auto"/>
        <w:ind w:firstLine="1800" w:firstLineChars="10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>4</w:t>
      </w:r>
      <w:r>
        <w:rPr>
          <w:rFonts w:ascii="宋体" w:hAnsi="宋体"/>
          <w:sz w:val="18"/>
          <w:szCs w:val="18"/>
        </w:rPr>
        <w:t xml:space="preserve">  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高效减水剂HWR</w:t>
      </w:r>
      <w:r>
        <w:rPr>
          <w:rFonts w:hint="eastAsia" w:hAnsi="宋体" w:cs="Times New Roman"/>
          <w:kern w:val="0"/>
          <w:sz w:val="18"/>
          <w:szCs w:val="18"/>
          <w:lang w:val="en-US" w:eastAsia="zh-CN" w:bidi="ar-SA"/>
        </w:rPr>
        <w:t>（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标准型HWR-S</w:t>
      </w:r>
      <w:r>
        <w:rPr>
          <w:rFonts w:hint="eastAsia" w:hAnsi="宋体" w:cs="Times New Roman"/>
          <w:kern w:val="0"/>
          <w:sz w:val="18"/>
          <w:szCs w:val="18"/>
          <w:lang w:val="en-US" w:eastAsia="zh-CN" w:bidi="ar-SA"/>
        </w:rPr>
        <w:t>）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pPr w:leftFromText="180" w:rightFromText="180" w:vertAnchor="text" w:horzAnchor="page" w:tblpX="2385" w:tblpY="101"/>
        <w:tblOverlap w:val="never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4C69A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563A8FA2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0557ECEE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0FB45D88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1BA36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0BAA4DCC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126CCC1F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5D77792D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32F57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17C49262">
            <w:pPr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37" w:type="dxa"/>
            <w:gridSpan w:val="2"/>
            <w:shd w:val="clear" w:color="auto" w:fill="auto"/>
            <w:noWrap/>
            <w:vAlign w:val="center"/>
          </w:tcPr>
          <w:p w14:paraId="481DBEA3">
            <w:pPr>
              <w:widowControl/>
              <w:ind w:right="198" w:rightChars="0"/>
              <w:jc w:val="center"/>
              <w:rPr>
                <w:rFonts w:hint="eastAsia" w:ascii="宋体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shd w:val="clear" w:color="auto" w:fill="auto"/>
            <w:noWrap/>
            <w:vAlign w:val="center"/>
          </w:tcPr>
          <w:p w14:paraId="318913C7">
            <w:pPr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100C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noWrap/>
            <w:vAlign w:val="center"/>
          </w:tcPr>
          <w:p w14:paraId="69045F83">
            <w:pPr>
              <w:snapToGrid w:val="0"/>
              <w:jc w:val="center"/>
              <w:rPr>
                <w:rFonts w:hint="eastAsia" w:ascii="宋体" w:eastAsia="宋体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A925E1C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0BBA1C56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0449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vMerge w:val="restart"/>
            <w:noWrap/>
            <w:vAlign w:val="center"/>
          </w:tcPr>
          <w:p w14:paraId="1009ED05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vMerge w:val="restart"/>
            <w:noWrap/>
            <w:vAlign w:val="center"/>
          </w:tcPr>
          <w:p w14:paraId="770E5B7A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2F41CF8D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vMerge w:val="restart"/>
            <w:noWrap/>
            <w:vAlign w:val="center"/>
          </w:tcPr>
          <w:p w14:paraId="1EEC77CA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7A140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5" w:type="dxa"/>
            <w:vMerge w:val="continue"/>
            <w:noWrap/>
            <w:vAlign w:val="center"/>
          </w:tcPr>
          <w:p w14:paraId="35FBD750">
            <w:pPr>
              <w:snapToGrid w:val="0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18" w:type="dxa"/>
            <w:vMerge w:val="continue"/>
            <w:noWrap/>
            <w:vAlign w:val="center"/>
          </w:tcPr>
          <w:p w14:paraId="0D9637D3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</w:p>
        </w:tc>
        <w:tc>
          <w:tcPr>
            <w:tcW w:w="1719" w:type="dxa"/>
            <w:noWrap/>
            <w:vAlign w:val="center"/>
          </w:tcPr>
          <w:p w14:paraId="1343541C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终凝</w:t>
            </w:r>
          </w:p>
        </w:tc>
        <w:tc>
          <w:tcPr>
            <w:tcW w:w="3438" w:type="dxa"/>
            <w:vMerge w:val="continue"/>
            <w:noWrap/>
            <w:vAlign w:val="center"/>
          </w:tcPr>
          <w:p w14:paraId="327EBF82">
            <w:pPr>
              <w:widowControl/>
              <w:ind w:right="198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14:paraId="06C01176">
      <w:pPr>
        <w:adjustRightInd w:val="0"/>
        <w:snapToGrid w:val="0"/>
        <w:spacing w:line="360" w:lineRule="auto"/>
        <w:ind w:firstLine="900" w:firstLineChars="500"/>
        <w:rPr>
          <w:rFonts w:hint="eastAsia" w:ascii="宋体" w:hAnsi="宋体"/>
          <w:sz w:val="18"/>
          <w:szCs w:val="18"/>
        </w:rPr>
      </w:pPr>
    </w:p>
    <w:p w14:paraId="565D5C2C">
      <w:pPr>
        <w:adjustRightInd w:val="0"/>
        <w:snapToGrid w:val="0"/>
        <w:spacing w:line="360" w:lineRule="auto"/>
        <w:ind w:firstLine="900" w:firstLineChars="500"/>
        <w:rPr>
          <w:rFonts w:hint="eastAsia" w:ascii="宋体" w:hAnsi="宋体"/>
          <w:sz w:val="18"/>
          <w:szCs w:val="18"/>
        </w:rPr>
      </w:pPr>
    </w:p>
    <w:p w14:paraId="1C08A878">
      <w:pPr>
        <w:adjustRightInd w:val="0"/>
        <w:snapToGrid w:val="0"/>
        <w:spacing w:line="240" w:lineRule="auto"/>
        <w:ind w:firstLine="0" w:firstLineChars="0"/>
        <w:rPr>
          <w:rFonts w:hint="eastAsia" w:ascii="宋体" w:hAnsi="宋体"/>
          <w:sz w:val="18"/>
          <w:szCs w:val="18"/>
        </w:rPr>
      </w:pPr>
    </w:p>
    <w:p w14:paraId="30365DB0">
      <w:pPr>
        <w:adjustRightInd w:val="0"/>
        <w:snapToGrid w:val="0"/>
        <w:spacing w:line="240" w:lineRule="auto"/>
        <w:ind w:firstLine="0" w:firstLineChars="0"/>
        <w:rPr>
          <w:rFonts w:hint="eastAsia" w:ascii="宋体" w:hAnsi="宋体"/>
          <w:sz w:val="18"/>
          <w:szCs w:val="18"/>
        </w:rPr>
      </w:pPr>
    </w:p>
    <w:p w14:paraId="4940294A">
      <w:pPr>
        <w:adjustRightInd w:val="0"/>
        <w:snapToGrid w:val="0"/>
        <w:spacing w:line="360" w:lineRule="auto"/>
        <w:ind w:firstLine="1800" w:firstLineChars="1000"/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</w:pPr>
    </w:p>
    <w:p w14:paraId="5200C400">
      <w:pPr>
        <w:adjustRightInd w:val="0"/>
        <w:snapToGrid w:val="0"/>
        <w:spacing w:line="360" w:lineRule="auto"/>
        <w:ind w:firstLine="1800" w:firstLineChars="1000"/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</w:pP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表5   高效减水剂HWR（缓凝型HWR-R）检验项目及检验方法</w:t>
      </w:r>
    </w:p>
    <w:tbl>
      <w:tblPr>
        <w:tblStyle w:val="9"/>
        <w:tblW w:w="7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38EB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30D0ED06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1870EE38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452E77CF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41CD5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4AFE4836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D09D584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09E14FEB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769E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113F9039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0A3885FB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3549E037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1416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31337EDF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1BF5E83A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4A9760B9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6D9EA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3FEF0461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noWrap/>
            <w:vAlign w:val="center"/>
          </w:tcPr>
          <w:p w14:paraId="4402AA8A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5616527D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noWrap/>
            <w:vAlign w:val="center"/>
          </w:tcPr>
          <w:p w14:paraId="62F4EEFB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</w:tbl>
    <w:p w14:paraId="57B46025">
      <w:pPr>
        <w:adjustRightInd w:val="0"/>
        <w:snapToGrid w:val="0"/>
        <w:spacing w:line="360" w:lineRule="auto"/>
        <w:jc w:val="center"/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</w:pPr>
    </w:p>
    <w:p w14:paraId="0C84B719">
      <w:pPr>
        <w:adjustRightInd w:val="0"/>
        <w:snapToGrid w:val="0"/>
        <w:spacing w:line="360" w:lineRule="auto"/>
        <w:jc w:val="center"/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</w:pP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表6   普通减水剂WR（早强型WR-A）检验项目及检验方法</w:t>
      </w:r>
    </w:p>
    <w:tbl>
      <w:tblPr>
        <w:tblStyle w:val="9"/>
        <w:tblW w:w="7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5CCD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02E8461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2070DB74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0901B416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1A29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2801E322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74863238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11B3B0C4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3FAAA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6AF40F69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1F4B6159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74EBB4C4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24DDC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DCFF304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87D4CEA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19A926DE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62B57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restart"/>
            <w:noWrap/>
            <w:vAlign w:val="center"/>
          </w:tcPr>
          <w:p w14:paraId="39A72F8A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vMerge w:val="restart"/>
            <w:noWrap/>
            <w:vAlign w:val="center"/>
          </w:tcPr>
          <w:p w14:paraId="538D2E95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423EFDA4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vMerge w:val="restart"/>
            <w:noWrap/>
            <w:vAlign w:val="center"/>
          </w:tcPr>
          <w:p w14:paraId="04BE6350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0C7A5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continue"/>
            <w:noWrap/>
            <w:vAlign w:val="center"/>
          </w:tcPr>
          <w:p w14:paraId="725DE3CE">
            <w:pPr>
              <w:snapToGrid w:val="0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18" w:type="dxa"/>
            <w:vMerge w:val="continue"/>
            <w:noWrap/>
            <w:vAlign w:val="center"/>
          </w:tcPr>
          <w:p w14:paraId="3D746E86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</w:p>
        </w:tc>
        <w:tc>
          <w:tcPr>
            <w:tcW w:w="1719" w:type="dxa"/>
            <w:noWrap/>
            <w:vAlign w:val="center"/>
          </w:tcPr>
          <w:p w14:paraId="25222F3D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终凝</w:t>
            </w:r>
          </w:p>
        </w:tc>
        <w:tc>
          <w:tcPr>
            <w:tcW w:w="3438" w:type="dxa"/>
            <w:vMerge w:val="continue"/>
            <w:noWrap/>
            <w:vAlign w:val="center"/>
          </w:tcPr>
          <w:p w14:paraId="1219FE84">
            <w:pPr>
              <w:widowControl/>
              <w:ind w:right="198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14:paraId="03B51E0C">
      <w:pPr>
        <w:adjustRightInd w:val="0"/>
        <w:snapToGrid w:val="0"/>
        <w:spacing w:line="360" w:lineRule="auto"/>
        <w:ind w:firstLine="2160" w:firstLineChars="1200"/>
        <w:rPr>
          <w:rFonts w:hint="eastAsia" w:ascii="宋体" w:hAnsi="宋体"/>
          <w:sz w:val="18"/>
          <w:szCs w:val="18"/>
        </w:rPr>
      </w:pPr>
    </w:p>
    <w:p w14:paraId="4C25FF21">
      <w:pPr>
        <w:adjustRightInd w:val="0"/>
        <w:snapToGrid w:val="0"/>
        <w:spacing w:line="360" w:lineRule="auto"/>
        <w:ind w:firstLine="2160" w:firstLineChars="1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7  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普通减水剂WR</w:t>
      </w:r>
      <w:r>
        <w:rPr>
          <w:rFonts w:hint="eastAsia" w:hAnsi="宋体" w:cs="Times New Roman"/>
          <w:kern w:val="0"/>
          <w:sz w:val="18"/>
          <w:szCs w:val="18"/>
          <w:lang w:val="en-US" w:eastAsia="zh-CN" w:bidi="ar-SA"/>
        </w:rPr>
        <w:t>（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标准型WR-S</w:t>
      </w:r>
      <w:r>
        <w:rPr>
          <w:rFonts w:hint="eastAsia" w:hAnsi="宋体" w:cs="Times New Roman"/>
          <w:kern w:val="0"/>
          <w:sz w:val="18"/>
          <w:szCs w:val="18"/>
          <w:lang w:val="en-US" w:eastAsia="zh-CN" w:bidi="ar-SA"/>
        </w:rPr>
        <w:t>）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W w:w="7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3A18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6969E57F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6AFEB1C1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1C3B4CC9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381D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C6124C2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69DDA388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04E42465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415A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A77B8A2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A8A7316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7E4C68AB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3603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1988B6D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2D51A19F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2D270D5A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55B5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restart"/>
            <w:noWrap/>
            <w:vAlign w:val="center"/>
          </w:tcPr>
          <w:p w14:paraId="4CA8850E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vMerge w:val="restart"/>
            <w:noWrap/>
            <w:vAlign w:val="center"/>
          </w:tcPr>
          <w:p w14:paraId="654F0F80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3C289F75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vMerge w:val="restart"/>
            <w:noWrap/>
            <w:vAlign w:val="center"/>
          </w:tcPr>
          <w:p w14:paraId="4A6BDA1F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1343F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continue"/>
            <w:noWrap/>
            <w:vAlign w:val="center"/>
          </w:tcPr>
          <w:p w14:paraId="6B63B098">
            <w:pPr>
              <w:snapToGrid w:val="0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18" w:type="dxa"/>
            <w:vMerge w:val="continue"/>
            <w:noWrap/>
            <w:vAlign w:val="center"/>
          </w:tcPr>
          <w:p w14:paraId="321CBE8E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</w:p>
        </w:tc>
        <w:tc>
          <w:tcPr>
            <w:tcW w:w="1719" w:type="dxa"/>
            <w:noWrap/>
            <w:vAlign w:val="center"/>
          </w:tcPr>
          <w:p w14:paraId="0036C6DB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终凝</w:t>
            </w:r>
          </w:p>
        </w:tc>
        <w:tc>
          <w:tcPr>
            <w:tcW w:w="3438" w:type="dxa"/>
            <w:vMerge w:val="continue"/>
            <w:noWrap/>
            <w:vAlign w:val="center"/>
          </w:tcPr>
          <w:p w14:paraId="422FAEF0">
            <w:pPr>
              <w:widowControl/>
              <w:ind w:right="198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14:paraId="1F09A47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18"/>
          <w:szCs w:val="18"/>
        </w:rPr>
      </w:pPr>
    </w:p>
    <w:p w14:paraId="3A8179C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8   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普通减水剂WR</w:t>
      </w:r>
      <w:r>
        <w:rPr>
          <w:rFonts w:hint="eastAsia" w:hAnsi="宋体" w:cs="Times New Roman"/>
          <w:kern w:val="0"/>
          <w:sz w:val="18"/>
          <w:szCs w:val="18"/>
          <w:lang w:val="en-US" w:eastAsia="zh-CN" w:bidi="ar-SA"/>
        </w:rPr>
        <w:t>（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缓凝型WR-R</w:t>
      </w:r>
      <w:r>
        <w:rPr>
          <w:rFonts w:hint="eastAsia" w:hAnsi="宋体" w:cs="Times New Roman"/>
          <w:kern w:val="0"/>
          <w:sz w:val="18"/>
          <w:szCs w:val="18"/>
          <w:lang w:val="en-US" w:eastAsia="zh-CN" w:bidi="ar-SA"/>
        </w:rPr>
        <w:t>）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W w:w="7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5E4B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6DBF5F8E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40091EA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163E21FC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1C55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29BA5FFA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310621C2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2E0AA619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199AB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41F1AAF1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1BF27293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2E989D3B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1538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2B038A50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7F856437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66D00803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0FF85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516E9D57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noWrap/>
            <w:vAlign w:val="center"/>
          </w:tcPr>
          <w:p w14:paraId="11E667B4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6D9DA30F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noWrap/>
            <w:vAlign w:val="center"/>
          </w:tcPr>
          <w:p w14:paraId="65F28C5E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</w:tbl>
    <w:p w14:paraId="05F68388">
      <w:pPr>
        <w:adjustRightInd w:val="0"/>
        <w:snapToGrid w:val="0"/>
        <w:spacing w:line="360" w:lineRule="auto"/>
        <w:ind w:firstLine="2700" w:firstLineChars="1500"/>
        <w:rPr>
          <w:rFonts w:hint="eastAsia" w:ascii="宋体" w:hAnsi="宋体"/>
          <w:sz w:val="18"/>
          <w:szCs w:val="18"/>
        </w:rPr>
      </w:pPr>
    </w:p>
    <w:p w14:paraId="174CBF94">
      <w:pPr>
        <w:adjustRightInd w:val="0"/>
        <w:snapToGrid w:val="0"/>
        <w:spacing w:line="360" w:lineRule="auto"/>
        <w:ind w:firstLine="2700" w:firstLineChars="15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>9</w:t>
      </w:r>
      <w:r>
        <w:rPr>
          <w:rFonts w:ascii="宋体" w:hAnsi="宋体"/>
          <w:sz w:val="18"/>
          <w:szCs w:val="18"/>
        </w:rPr>
        <w:t xml:space="preserve">   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引气减水剂AEWR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W w:w="7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523F9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185D9BE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612C3907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0CC142E9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223C2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45" w:type="dxa"/>
            <w:noWrap/>
            <w:vAlign w:val="center"/>
          </w:tcPr>
          <w:p w14:paraId="58A15D43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29A2ABCC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2FA05351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4C54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10E8CFF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340D0481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5BE0E2FE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6D5B3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4AC6BABA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535F6DAE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7E632C61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4B538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restart"/>
            <w:noWrap/>
            <w:vAlign w:val="center"/>
          </w:tcPr>
          <w:p w14:paraId="5D6A4957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vMerge w:val="restart"/>
            <w:noWrap/>
            <w:vAlign w:val="center"/>
          </w:tcPr>
          <w:p w14:paraId="6540F249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2C674EBD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vMerge w:val="restart"/>
            <w:noWrap/>
            <w:vAlign w:val="center"/>
          </w:tcPr>
          <w:p w14:paraId="779654E5">
            <w:pPr>
              <w:widowControl/>
              <w:ind w:right="198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1486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continue"/>
            <w:noWrap/>
            <w:vAlign w:val="center"/>
          </w:tcPr>
          <w:p w14:paraId="12E6879B">
            <w:pPr>
              <w:snapToGrid w:val="0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18" w:type="dxa"/>
            <w:vMerge w:val="continue"/>
            <w:noWrap/>
            <w:vAlign w:val="center"/>
          </w:tcPr>
          <w:p w14:paraId="0FF68589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</w:p>
        </w:tc>
        <w:tc>
          <w:tcPr>
            <w:tcW w:w="1719" w:type="dxa"/>
            <w:noWrap/>
            <w:vAlign w:val="center"/>
          </w:tcPr>
          <w:p w14:paraId="4CFB239E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终凝</w:t>
            </w:r>
          </w:p>
        </w:tc>
        <w:tc>
          <w:tcPr>
            <w:tcW w:w="3438" w:type="dxa"/>
            <w:vMerge w:val="continue"/>
            <w:noWrap/>
            <w:vAlign w:val="center"/>
          </w:tcPr>
          <w:p w14:paraId="0A784011">
            <w:pPr>
              <w:widowControl/>
              <w:ind w:right="198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14:paraId="170F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26EDC74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18" w:type="dxa"/>
            <w:noWrap/>
            <w:vAlign w:val="center"/>
          </w:tcPr>
          <w:p w14:paraId="322A4E99">
            <w:pPr>
              <w:widowControl/>
              <w:ind w:right="198"/>
              <w:jc w:val="center"/>
              <w:rPr>
                <w:rFonts w:hint="default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1h经时变化量</w:t>
            </w:r>
          </w:p>
        </w:tc>
        <w:tc>
          <w:tcPr>
            <w:tcW w:w="1719" w:type="dxa"/>
            <w:noWrap/>
            <w:vAlign w:val="center"/>
          </w:tcPr>
          <w:p w14:paraId="40830D78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  <w:p w14:paraId="1140D0BB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含气量</w:t>
            </w:r>
          </w:p>
          <w:p w14:paraId="2542C85F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38" w:type="dxa"/>
            <w:noWrap/>
            <w:vAlign w:val="center"/>
          </w:tcPr>
          <w:p w14:paraId="685C57B0">
            <w:pPr>
              <w:widowControl/>
              <w:ind w:right="198"/>
              <w:jc w:val="center"/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</w:tbl>
    <w:p w14:paraId="1C088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80" w:firstLineChars="1600"/>
        <w:textAlignment w:val="auto"/>
        <w:rPr>
          <w:rFonts w:hint="eastAsia" w:ascii="宋体" w:hAnsi="宋体"/>
          <w:sz w:val="18"/>
          <w:szCs w:val="18"/>
          <w:lang w:val="en-US" w:eastAsia="zh-CN"/>
        </w:rPr>
      </w:pPr>
    </w:p>
    <w:p w14:paraId="4AC15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80" w:firstLineChars="1600"/>
        <w:textAlignment w:val="auto"/>
        <w:rPr>
          <w:rFonts w:hint="default" w:ascii="宋体" w:hAnsi="宋体"/>
          <w:sz w:val="18"/>
          <w:szCs w:val="18"/>
          <w:lang w:val="en-US" w:eastAsia="zh-CN"/>
        </w:rPr>
      </w:pPr>
      <w:r>
        <w:rPr>
          <w:rFonts w:hint="eastAsia" w:ascii="宋体" w:hAnsi="宋体"/>
          <w:sz w:val="18"/>
          <w:szCs w:val="18"/>
          <w:lang w:val="en-US" w:eastAsia="zh-CN"/>
        </w:rPr>
        <w:t>表10 泵送剂PA检验项目及检验方法</w:t>
      </w:r>
    </w:p>
    <w:tbl>
      <w:tblPr>
        <w:tblStyle w:val="9"/>
        <w:tblW w:w="7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62BAF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6EF5367F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3FDE0E30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5F7B90C3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5BBAB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562328FC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79A74494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76C5F715">
            <w:pPr>
              <w:widowControl/>
              <w:ind w:right="19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4F175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0D177D76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4DE18423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泌水率比</w:t>
            </w:r>
          </w:p>
        </w:tc>
        <w:tc>
          <w:tcPr>
            <w:tcW w:w="3438" w:type="dxa"/>
            <w:noWrap/>
            <w:vAlign w:val="center"/>
          </w:tcPr>
          <w:p w14:paraId="5D9EB63F"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59216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1DA1EBFB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47FFB5F4">
            <w:pPr>
              <w:widowControl/>
              <w:ind w:right="198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78534262">
            <w:pPr>
              <w:widowControl/>
              <w:ind w:right="198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4E90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5" w:type="dxa"/>
            <w:noWrap/>
            <w:vAlign w:val="center"/>
          </w:tcPr>
          <w:p w14:paraId="76C8DF0D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18" w:type="dxa"/>
            <w:noWrap/>
            <w:vAlign w:val="center"/>
          </w:tcPr>
          <w:p w14:paraId="6B20C219">
            <w:pPr>
              <w:widowControl/>
              <w:ind w:right="198"/>
              <w:jc w:val="center"/>
              <w:rPr>
                <w:rFonts w:hint="default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1h经时变化量</w:t>
            </w:r>
          </w:p>
        </w:tc>
        <w:tc>
          <w:tcPr>
            <w:tcW w:w="1719" w:type="dxa"/>
            <w:noWrap/>
            <w:vAlign w:val="center"/>
          </w:tcPr>
          <w:p w14:paraId="62FAE88A">
            <w:pPr>
              <w:widowControl/>
              <w:ind w:right="198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坍落度</w:t>
            </w:r>
          </w:p>
        </w:tc>
        <w:tc>
          <w:tcPr>
            <w:tcW w:w="3438" w:type="dxa"/>
            <w:noWrap/>
            <w:vAlign w:val="center"/>
          </w:tcPr>
          <w:p w14:paraId="7EC72BF2">
            <w:pPr>
              <w:widowControl/>
              <w:ind w:right="198"/>
              <w:jc w:val="center"/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</w:tbl>
    <w:p w14:paraId="062E9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700" w:firstLineChars="1500"/>
        <w:textAlignment w:val="auto"/>
        <w:rPr>
          <w:rFonts w:hint="eastAsia" w:ascii="宋体" w:hAnsi="宋体"/>
          <w:sz w:val="18"/>
          <w:szCs w:val="18"/>
          <w:lang w:val="en-US" w:eastAsia="zh-CN"/>
        </w:rPr>
      </w:pPr>
    </w:p>
    <w:p w14:paraId="5BE33D85">
      <w:pPr>
        <w:adjustRightInd w:val="0"/>
        <w:snapToGrid w:val="0"/>
        <w:spacing w:line="360" w:lineRule="auto"/>
        <w:ind w:firstLine="2700" w:firstLineChars="15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11   </w:t>
      </w:r>
      <w:r>
        <w:rPr>
          <w:rFonts w:hint="eastAsia" w:ascii="Times New Roman" w:hAnsi="宋体" w:eastAsia="宋体" w:cs="Times New Roman"/>
          <w:kern w:val="0"/>
          <w:sz w:val="18"/>
          <w:szCs w:val="18"/>
          <w:lang w:val="en-US" w:eastAsia="zh-CN" w:bidi="ar-SA"/>
        </w:rPr>
        <w:t>引气剂AE</w:t>
      </w:r>
      <w:r>
        <w:rPr>
          <w:rFonts w:hint="eastAsia" w:ascii="宋体" w:hAnsi="宋体"/>
          <w:sz w:val="18"/>
          <w:szCs w:val="18"/>
        </w:rPr>
        <w:t>检验项目及检验方法</w:t>
      </w:r>
    </w:p>
    <w:tbl>
      <w:tblPr>
        <w:tblStyle w:val="9"/>
        <w:tblW w:w="7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718"/>
        <w:gridCol w:w="1719"/>
        <w:gridCol w:w="3438"/>
      </w:tblGrid>
      <w:tr w14:paraId="03FA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55C93ACF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3A9CE805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3438" w:type="dxa"/>
            <w:noWrap/>
            <w:vAlign w:val="center"/>
          </w:tcPr>
          <w:p w14:paraId="72E96AA0"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检验方法</w:t>
            </w:r>
          </w:p>
        </w:tc>
      </w:tr>
      <w:tr w14:paraId="7A9D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3BFF7A5A">
            <w:pPr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754AD0E7">
            <w:pPr>
              <w:widowControl/>
              <w:ind w:right="198" w:rightChars="0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减水率</w:t>
            </w:r>
          </w:p>
        </w:tc>
        <w:tc>
          <w:tcPr>
            <w:tcW w:w="3438" w:type="dxa"/>
            <w:noWrap/>
            <w:vAlign w:val="center"/>
          </w:tcPr>
          <w:p w14:paraId="39831D7D">
            <w:pPr>
              <w:widowControl/>
              <w:ind w:right="198" w:right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GB 8076-2008、GB/T 8076-2025</w:t>
            </w:r>
          </w:p>
        </w:tc>
      </w:tr>
      <w:tr w14:paraId="023B2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noWrap/>
            <w:vAlign w:val="center"/>
          </w:tcPr>
          <w:p w14:paraId="19D015E9">
            <w:pPr>
              <w:snapToGrid w:val="0"/>
              <w:jc w:val="center"/>
              <w:rPr>
                <w:rFonts w:hint="eastAsia" w:ascii="宋体" w:eastAsia="宋体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37" w:type="dxa"/>
            <w:gridSpan w:val="2"/>
            <w:noWrap/>
            <w:vAlign w:val="center"/>
          </w:tcPr>
          <w:p w14:paraId="07AD43BD">
            <w:pPr>
              <w:widowControl/>
              <w:ind w:right="198" w:rightChars="0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含气量</w:t>
            </w:r>
          </w:p>
        </w:tc>
        <w:tc>
          <w:tcPr>
            <w:tcW w:w="3438" w:type="dxa"/>
            <w:noWrap/>
            <w:vAlign w:val="center"/>
          </w:tcPr>
          <w:p w14:paraId="580739D4">
            <w:pPr>
              <w:widowControl/>
              <w:ind w:right="198" w:rightChars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GB/T 50080-2016</w:t>
            </w:r>
          </w:p>
        </w:tc>
      </w:tr>
      <w:tr w14:paraId="0C48E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restart"/>
            <w:noWrap/>
            <w:vAlign w:val="center"/>
          </w:tcPr>
          <w:p w14:paraId="3CBFD120">
            <w:pPr>
              <w:snapToGrid w:val="0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718" w:type="dxa"/>
            <w:vMerge w:val="restart"/>
            <w:noWrap/>
            <w:vAlign w:val="center"/>
          </w:tcPr>
          <w:p w14:paraId="16750FA2">
            <w:pPr>
              <w:widowControl/>
              <w:ind w:right="198" w:rightChars="0"/>
              <w:jc w:val="center"/>
              <w:rPr>
                <w:rFonts w:hint="eastAsia" w:ascii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凝结时间之差</w:t>
            </w:r>
          </w:p>
        </w:tc>
        <w:tc>
          <w:tcPr>
            <w:tcW w:w="1719" w:type="dxa"/>
            <w:noWrap/>
            <w:vAlign w:val="center"/>
          </w:tcPr>
          <w:p w14:paraId="73B25E76">
            <w:pPr>
              <w:widowControl/>
              <w:ind w:right="198" w:rightChars="0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初凝</w:t>
            </w:r>
          </w:p>
        </w:tc>
        <w:tc>
          <w:tcPr>
            <w:tcW w:w="3438" w:type="dxa"/>
            <w:vMerge w:val="restart"/>
            <w:noWrap/>
            <w:vAlign w:val="center"/>
          </w:tcPr>
          <w:p w14:paraId="7EDA8BA7">
            <w:pPr>
              <w:widowControl/>
              <w:ind w:right="198" w:rightChars="0"/>
              <w:jc w:val="center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GB 8076-2008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、GB/T 8076-2025</w:t>
            </w:r>
          </w:p>
        </w:tc>
      </w:tr>
      <w:tr w14:paraId="24945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5" w:type="dxa"/>
            <w:vMerge w:val="continue"/>
            <w:noWrap/>
            <w:vAlign w:val="center"/>
          </w:tcPr>
          <w:p w14:paraId="0266BAB5">
            <w:pPr>
              <w:snapToGrid w:val="0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18" w:type="dxa"/>
            <w:vMerge w:val="continue"/>
            <w:noWrap/>
            <w:vAlign w:val="center"/>
          </w:tcPr>
          <w:p w14:paraId="4775975D">
            <w:pPr>
              <w:widowControl/>
              <w:ind w:right="198" w:rightChars="0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719" w:type="dxa"/>
            <w:noWrap/>
            <w:vAlign w:val="center"/>
          </w:tcPr>
          <w:p w14:paraId="10D903F1">
            <w:pPr>
              <w:widowControl/>
              <w:ind w:right="198" w:rightChars="0"/>
              <w:jc w:val="center"/>
              <w:rPr>
                <w:rFonts w:hint="eastAsia" w:asci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终凝</w:t>
            </w:r>
          </w:p>
        </w:tc>
        <w:tc>
          <w:tcPr>
            <w:tcW w:w="3438" w:type="dxa"/>
            <w:vMerge w:val="continue"/>
            <w:noWrap/>
            <w:vAlign w:val="center"/>
          </w:tcPr>
          <w:p w14:paraId="1CAD5D7C">
            <w:pPr>
              <w:widowControl/>
              <w:ind w:right="198" w:rightChars="0"/>
              <w:jc w:val="center"/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</w:pPr>
          </w:p>
        </w:tc>
      </w:tr>
    </w:tbl>
    <w:p w14:paraId="686DC449">
      <w:pPr>
        <w:adjustRightInd w:val="0"/>
        <w:snapToGrid w:val="0"/>
        <w:spacing w:line="360" w:lineRule="auto"/>
        <w:ind w:firstLine="540" w:firstLineChars="300"/>
        <w:rPr>
          <w:rFonts w:hint="eastAsia" w:ascii="宋体" w:hAnsi="宋体"/>
          <w:sz w:val="18"/>
          <w:szCs w:val="18"/>
        </w:rPr>
      </w:pPr>
    </w:p>
    <w:p w14:paraId="0612A3A9">
      <w:pPr>
        <w:adjustRightInd w:val="0"/>
        <w:snapToGrid w:val="0"/>
        <w:spacing w:line="360" w:lineRule="auto"/>
        <w:ind w:firstLine="630" w:firstLineChars="300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执行企业标准、团体标准、地方标准的产品，检验项目参照上述内容执行。</w:t>
      </w:r>
    </w:p>
    <w:p w14:paraId="643DF9CE">
      <w:pPr>
        <w:adjustRightInd w:val="0"/>
        <w:snapToGrid w:val="0"/>
        <w:spacing w:line="360" w:lineRule="auto"/>
        <w:ind w:firstLine="630" w:firstLineChars="3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凡是注日期的文件，其随后所有的修改单（不包括勘误的内容）或修订版不适用于本细则。凡是不注日期的文件，其最新版本适用于本细则。</w:t>
      </w:r>
    </w:p>
    <w:p w14:paraId="370C4BD5">
      <w:pPr>
        <w:snapToGrid w:val="0"/>
        <w:spacing w:line="360" w:lineRule="auto"/>
        <w:ind w:firstLine="420" w:firstLineChars="200"/>
        <w:rPr>
          <w:rFonts w:ascii="宋体"/>
          <w:color w:val="000000"/>
          <w:szCs w:val="21"/>
        </w:rPr>
      </w:pPr>
    </w:p>
    <w:p w14:paraId="3DCBE731">
      <w:pPr>
        <w:adjustRightInd w:val="0"/>
        <w:snapToGrid w:val="0"/>
        <w:spacing w:line="360" w:lineRule="auto"/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 xml:space="preserve">3 </w:t>
      </w:r>
      <w:r>
        <w:rPr>
          <w:rFonts w:hint="eastAsia" w:ascii="黑体" w:hAnsi="黑体" w:eastAsia="黑体"/>
          <w:b/>
          <w:szCs w:val="21"/>
        </w:rPr>
        <w:t>判定规则</w:t>
      </w:r>
    </w:p>
    <w:p w14:paraId="360D33C4">
      <w:pPr>
        <w:adjustRightInd w:val="0"/>
        <w:snapToGrid w:val="0"/>
        <w:spacing w:line="360" w:lineRule="auto"/>
        <w:rPr>
          <w:rFonts w:ascii="宋体"/>
          <w:szCs w:val="28"/>
        </w:rPr>
      </w:pPr>
      <w:r>
        <w:rPr>
          <w:rFonts w:ascii="宋体" w:hAnsi="宋体"/>
          <w:b/>
          <w:color w:val="000000"/>
          <w:szCs w:val="21"/>
        </w:rPr>
        <w:t>3.1</w:t>
      </w:r>
      <w:r>
        <w:rPr>
          <w:rFonts w:hint="eastAsia" w:ascii="宋体" w:hAnsi="宋体"/>
          <w:b/>
          <w:color w:val="000000"/>
          <w:szCs w:val="21"/>
        </w:rPr>
        <w:t>依据标准</w:t>
      </w:r>
    </w:p>
    <w:p w14:paraId="1D719E62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8"/>
          <w:lang w:eastAsia="zh-CN"/>
        </w:rPr>
      </w:pPr>
      <w:r>
        <w:rPr>
          <w:rFonts w:ascii="宋体" w:hAnsi="宋体"/>
          <w:szCs w:val="28"/>
        </w:rPr>
        <w:t>GB</w:t>
      </w:r>
      <w:r>
        <w:rPr>
          <w:rFonts w:hint="eastAsia" w:ascii="宋体" w:hAnsi="宋体"/>
          <w:szCs w:val="28"/>
          <w:lang w:val="en-US" w:eastAsia="zh-CN"/>
        </w:rPr>
        <w:t xml:space="preserve"> 8076-2008</w:t>
      </w:r>
      <w:r>
        <w:rPr>
          <w:rFonts w:ascii="宋体" w:hAnsi="宋体"/>
          <w:szCs w:val="28"/>
        </w:rPr>
        <w:t xml:space="preserve"> </w:t>
      </w:r>
      <w:r>
        <w:rPr>
          <w:rFonts w:hint="eastAsia" w:ascii="宋体" w:hAnsi="宋体"/>
          <w:szCs w:val="28"/>
          <w:lang w:eastAsia="zh-CN"/>
        </w:rPr>
        <w:t>《混凝土外加剂》</w:t>
      </w:r>
    </w:p>
    <w:p w14:paraId="1CEAF69C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8"/>
          <w:lang w:val="en-US" w:eastAsia="zh-CN"/>
        </w:rPr>
      </w:pPr>
      <w:r>
        <w:rPr>
          <w:rFonts w:hint="eastAsia" w:ascii="宋体" w:hAnsi="宋体"/>
          <w:szCs w:val="28"/>
          <w:lang w:val="en-US" w:eastAsia="zh-CN"/>
        </w:rPr>
        <w:t>GB/T 8076-2025《混凝土外加剂》</w:t>
      </w:r>
    </w:p>
    <w:p w14:paraId="0AF5F926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相关的法律、行政法规、部门规章、规范性文件</w:t>
      </w:r>
    </w:p>
    <w:p w14:paraId="3AACED1C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现行有效的企业标准、团体标准、地方标准及产品明示质量要求</w:t>
      </w:r>
    </w:p>
    <w:p w14:paraId="582D32C5">
      <w:pPr>
        <w:adjustRightInd w:val="0"/>
        <w:snapToGrid w:val="0"/>
        <w:spacing w:line="360" w:lineRule="auto"/>
        <w:rPr>
          <w:rFonts w:ascii="宋体"/>
          <w:b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3.2</w:t>
      </w:r>
      <w:r>
        <w:rPr>
          <w:rFonts w:hint="eastAsia" w:ascii="宋体" w:hAnsi="宋体"/>
          <w:b/>
          <w:color w:val="000000"/>
          <w:szCs w:val="21"/>
        </w:rPr>
        <w:t>判定原则</w:t>
      </w:r>
    </w:p>
    <w:p w14:paraId="745B8221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经检验，检验项目全部合格，判定为被抽查产品所检项目未发现不合格；检验项目中任一项或一项以上不合格，判定为被抽查产品不合格。</w:t>
      </w:r>
    </w:p>
    <w:p w14:paraId="7F947AC2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若被检产品明示的质量要求高于</w:t>
      </w:r>
      <w:r>
        <w:rPr>
          <w:rFonts w:hint="eastAsia" w:ascii="宋体" w:hAnsi="宋体"/>
          <w:szCs w:val="28"/>
          <w:lang w:val="en-US" w:eastAsia="zh-CN"/>
        </w:rPr>
        <w:t>本</w:t>
      </w:r>
      <w:r>
        <w:rPr>
          <w:rFonts w:hint="eastAsia" w:ascii="宋体" w:hAnsi="宋体"/>
          <w:szCs w:val="28"/>
        </w:rPr>
        <w:t>细则中检验项目依据的标准要求时，应按被检产品明示的质量要求判定。</w:t>
      </w:r>
    </w:p>
    <w:p w14:paraId="49274C2B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若被检产品明示的质量要求低于</w:t>
      </w:r>
      <w:r>
        <w:rPr>
          <w:rFonts w:hint="eastAsia" w:ascii="宋体" w:hAnsi="宋体"/>
          <w:szCs w:val="28"/>
          <w:lang w:val="en-US" w:eastAsia="zh-CN"/>
        </w:rPr>
        <w:t>本</w:t>
      </w:r>
      <w:r>
        <w:rPr>
          <w:rFonts w:hint="eastAsia" w:ascii="宋体" w:hAnsi="宋体"/>
          <w:szCs w:val="28"/>
        </w:rPr>
        <w:t>细则中检验项目依据的强制性标准要求时，应按照强制性标准要求判定。</w:t>
      </w:r>
    </w:p>
    <w:p w14:paraId="37E4722E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若被检产品明示的质量要求低于或包含</w:t>
      </w:r>
      <w:r>
        <w:rPr>
          <w:rFonts w:hint="eastAsia" w:ascii="宋体" w:hAnsi="宋体"/>
          <w:szCs w:val="28"/>
          <w:lang w:val="en-US" w:eastAsia="zh-CN"/>
        </w:rPr>
        <w:t>本</w:t>
      </w:r>
      <w:r>
        <w:rPr>
          <w:rFonts w:hint="eastAsia" w:ascii="宋体" w:hAnsi="宋体"/>
          <w:szCs w:val="28"/>
        </w:rPr>
        <w:t>细则中检验项目依据的推荐性标准要求时，应以被检产品明示的质量要求判定，但应在检验报告备注中进行说明。</w:t>
      </w:r>
    </w:p>
    <w:p w14:paraId="61027061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若被检产品明示的质量要求缺少</w:t>
      </w:r>
      <w:r>
        <w:rPr>
          <w:rFonts w:hint="eastAsia" w:ascii="宋体" w:hAnsi="宋体"/>
          <w:szCs w:val="28"/>
          <w:lang w:val="en-US" w:eastAsia="zh-CN"/>
        </w:rPr>
        <w:t>本</w:t>
      </w:r>
      <w:r>
        <w:rPr>
          <w:rFonts w:hint="eastAsia" w:ascii="宋体" w:hAnsi="宋体"/>
          <w:szCs w:val="28"/>
        </w:rPr>
        <w:t>细则中检验项目依据的强制性标准要求时，应按照强制性标准要求判定。</w:t>
      </w:r>
    </w:p>
    <w:p w14:paraId="31E269DF">
      <w:pPr>
        <w:adjustRightInd w:val="0"/>
        <w:snapToGrid w:val="0"/>
        <w:spacing w:line="360" w:lineRule="auto"/>
        <w:ind w:firstLine="42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若被检产品明示的质量要求缺少</w:t>
      </w:r>
      <w:r>
        <w:rPr>
          <w:rFonts w:hint="eastAsia" w:ascii="宋体" w:hAnsi="宋体"/>
          <w:szCs w:val="28"/>
          <w:lang w:val="en-US" w:eastAsia="zh-CN"/>
        </w:rPr>
        <w:t>本</w:t>
      </w:r>
      <w:r>
        <w:rPr>
          <w:rFonts w:hint="eastAsia" w:ascii="宋体" w:hAnsi="宋体"/>
          <w:szCs w:val="28"/>
        </w:rPr>
        <w:t>细则中检验项目依据的推荐性标准要求时，该项目不参与判定，但应在检验报告备注中进行说明。</w:t>
      </w:r>
    </w:p>
    <w:p w14:paraId="7DC017C5">
      <w:pPr>
        <w:adjustRightInd w:val="0"/>
        <w:snapToGrid w:val="0"/>
        <w:spacing w:line="360" w:lineRule="auto"/>
        <w:ind w:firstLine="417" w:firstLineChars="199"/>
        <w:rPr>
          <w:rFonts w:ascii="宋体"/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53975</wp:posOffset>
                </wp:positionV>
                <wp:extent cx="2390140" cy="0"/>
                <wp:effectExtent l="0" t="5080" r="635" b="44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8.4pt;margin-top:4.25pt;height:0pt;width:188.2pt;z-index:251660288;mso-width-relative:page;mso-height-relative:page;" filled="f" stroked="t" coordsize="21600,21600" o:gfxdata="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4F78dUA&#10;AAAHAQAADwAAAAAAAAABACAAAAAiAAAAZHJzL2Rvd25yZXYueG1sUEsBAhQAFAAAAAgAh07iQJ9w&#10;8T/pAQAAuA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  <w:r>
        <w:rPr>
          <w:rFonts w:ascii="宋体"/>
          <w:color w:val="000000"/>
          <w:szCs w:val="21"/>
        </w:rPr>
        <w:softHyphen/>
      </w:r>
    </w:p>
    <w:sectPr>
      <w:pgSz w:w="11906" w:h="16838"/>
      <w:pgMar w:top="1985" w:right="1361" w:bottom="1361" w:left="158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189CF97-C613-4BF8-BDD1-F212D5F72AC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21405DA-3A6A-4F76-B2DD-3B8F11E6E7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BookMaker7DlFont70536871171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FzBookMaker11DlFont11053687117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FzBookMaker2DlFont2053687117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16D632B-9787-4281-B7AA-DA7F3218024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D9604A6-4DCA-48AF-A0BC-FFB7C4D512C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7F3C5E1-627C-4CCF-826A-D62815E922B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62D21"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5378A6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850B1">
    <w:pPr>
      <w:pStyle w:val="6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2</w:t>
    </w:r>
    <w:r>
      <w:rPr>
        <w:rStyle w:val="12"/>
      </w:rPr>
      <w:fldChar w:fldCharType="end"/>
    </w:r>
  </w:p>
  <w:p w14:paraId="11C6F439">
    <w:pPr>
      <w:pStyle w:val="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6FA5D">
    <w:pPr>
      <w:pStyle w:val="6"/>
    </w:pPr>
  </w:p>
  <w:p w14:paraId="02578F1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A28E7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4MTIwNzViNzcwZDlhYzI1Mjc2ZGYxZGMzYTcwN2MifQ=="/>
  </w:docVars>
  <w:rsids>
    <w:rsidRoot w:val="00172A27"/>
    <w:rsid w:val="00000B18"/>
    <w:rsid w:val="00006402"/>
    <w:rsid w:val="00012715"/>
    <w:rsid w:val="00021005"/>
    <w:rsid w:val="00023C4E"/>
    <w:rsid w:val="000276A9"/>
    <w:rsid w:val="000304C5"/>
    <w:rsid w:val="0003193A"/>
    <w:rsid w:val="00035064"/>
    <w:rsid w:val="00037D8D"/>
    <w:rsid w:val="0004011D"/>
    <w:rsid w:val="000442ED"/>
    <w:rsid w:val="00051A44"/>
    <w:rsid w:val="00057351"/>
    <w:rsid w:val="00060ECF"/>
    <w:rsid w:val="000623A1"/>
    <w:rsid w:val="000672B7"/>
    <w:rsid w:val="00071001"/>
    <w:rsid w:val="00076F61"/>
    <w:rsid w:val="00081CBD"/>
    <w:rsid w:val="000841A6"/>
    <w:rsid w:val="0009399B"/>
    <w:rsid w:val="000976DE"/>
    <w:rsid w:val="000D0007"/>
    <w:rsid w:val="000D2195"/>
    <w:rsid w:val="000D2C3B"/>
    <w:rsid w:val="000D3759"/>
    <w:rsid w:val="000D45B9"/>
    <w:rsid w:val="000E24C4"/>
    <w:rsid w:val="000F64F9"/>
    <w:rsid w:val="000F6E44"/>
    <w:rsid w:val="000F7E56"/>
    <w:rsid w:val="001035C2"/>
    <w:rsid w:val="00106D82"/>
    <w:rsid w:val="00107ECD"/>
    <w:rsid w:val="00113310"/>
    <w:rsid w:val="00115BC8"/>
    <w:rsid w:val="00115FA1"/>
    <w:rsid w:val="0012168C"/>
    <w:rsid w:val="00122CB7"/>
    <w:rsid w:val="00131D65"/>
    <w:rsid w:val="001427FD"/>
    <w:rsid w:val="001437C2"/>
    <w:rsid w:val="00144CD3"/>
    <w:rsid w:val="00155096"/>
    <w:rsid w:val="0015743B"/>
    <w:rsid w:val="001715A9"/>
    <w:rsid w:val="00172A27"/>
    <w:rsid w:val="00175489"/>
    <w:rsid w:val="001754B1"/>
    <w:rsid w:val="0017795B"/>
    <w:rsid w:val="001809DD"/>
    <w:rsid w:val="00182509"/>
    <w:rsid w:val="001845E3"/>
    <w:rsid w:val="0018638C"/>
    <w:rsid w:val="001A4CAF"/>
    <w:rsid w:val="001A65B0"/>
    <w:rsid w:val="001C1F87"/>
    <w:rsid w:val="001C4F34"/>
    <w:rsid w:val="001C5C52"/>
    <w:rsid w:val="001D1FBC"/>
    <w:rsid w:val="001D36B4"/>
    <w:rsid w:val="001D5C67"/>
    <w:rsid w:val="001D6824"/>
    <w:rsid w:val="001E4729"/>
    <w:rsid w:val="001E4F8B"/>
    <w:rsid w:val="001E670E"/>
    <w:rsid w:val="001F2D1F"/>
    <w:rsid w:val="00210539"/>
    <w:rsid w:val="00220A15"/>
    <w:rsid w:val="00223317"/>
    <w:rsid w:val="00225BB4"/>
    <w:rsid w:val="002448A3"/>
    <w:rsid w:val="00246645"/>
    <w:rsid w:val="00247D1B"/>
    <w:rsid w:val="00253624"/>
    <w:rsid w:val="002710B5"/>
    <w:rsid w:val="00274E3E"/>
    <w:rsid w:val="002825C2"/>
    <w:rsid w:val="00287B95"/>
    <w:rsid w:val="00293B52"/>
    <w:rsid w:val="002A02DD"/>
    <w:rsid w:val="002A6812"/>
    <w:rsid w:val="002A7719"/>
    <w:rsid w:val="002A7D1C"/>
    <w:rsid w:val="002B50E7"/>
    <w:rsid w:val="002D17A5"/>
    <w:rsid w:val="002D3EDC"/>
    <w:rsid w:val="002D48CE"/>
    <w:rsid w:val="002D7F8A"/>
    <w:rsid w:val="002E0D1D"/>
    <w:rsid w:val="002E1EAC"/>
    <w:rsid w:val="002E369A"/>
    <w:rsid w:val="002E68A8"/>
    <w:rsid w:val="002E772A"/>
    <w:rsid w:val="002E7D4F"/>
    <w:rsid w:val="002F49EA"/>
    <w:rsid w:val="00306A87"/>
    <w:rsid w:val="00311DD2"/>
    <w:rsid w:val="003203A3"/>
    <w:rsid w:val="003222A6"/>
    <w:rsid w:val="00344156"/>
    <w:rsid w:val="00370830"/>
    <w:rsid w:val="00371567"/>
    <w:rsid w:val="00375E4A"/>
    <w:rsid w:val="00376283"/>
    <w:rsid w:val="00382F69"/>
    <w:rsid w:val="00391B0E"/>
    <w:rsid w:val="0039208F"/>
    <w:rsid w:val="00392A15"/>
    <w:rsid w:val="00393EB1"/>
    <w:rsid w:val="003A0D0D"/>
    <w:rsid w:val="003A1E75"/>
    <w:rsid w:val="003A6C26"/>
    <w:rsid w:val="003B226D"/>
    <w:rsid w:val="003C3420"/>
    <w:rsid w:val="003C388C"/>
    <w:rsid w:val="003C4CFD"/>
    <w:rsid w:val="003C6F9C"/>
    <w:rsid w:val="003D0118"/>
    <w:rsid w:val="003D4282"/>
    <w:rsid w:val="003E4890"/>
    <w:rsid w:val="003E61BF"/>
    <w:rsid w:val="0040154B"/>
    <w:rsid w:val="00403C47"/>
    <w:rsid w:val="004074E8"/>
    <w:rsid w:val="00427D8E"/>
    <w:rsid w:val="004333BE"/>
    <w:rsid w:val="004404E5"/>
    <w:rsid w:val="00441CD2"/>
    <w:rsid w:val="00442A9A"/>
    <w:rsid w:val="00445E86"/>
    <w:rsid w:val="00453259"/>
    <w:rsid w:val="00453387"/>
    <w:rsid w:val="00456D8D"/>
    <w:rsid w:val="00457A50"/>
    <w:rsid w:val="00474E04"/>
    <w:rsid w:val="004820E0"/>
    <w:rsid w:val="00490A9C"/>
    <w:rsid w:val="004A2393"/>
    <w:rsid w:val="004A29CE"/>
    <w:rsid w:val="004A4293"/>
    <w:rsid w:val="004C04CE"/>
    <w:rsid w:val="004C467E"/>
    <w:rsid w:val="004D0C5A"/>
    <w:rsid w:val="004D0E11"/>
    <w:rsid w:val="004D25D5"/>
    <w:rsid w:val="004D3D41"/>
    <w:rsid w:val="004E1396"/>
    <w:rsid w:val="004E1F92"/>
    <w:rsid w:val="004E6582"/>
    <w:rsid w:val="004F23B6"/>
    <w:rsid w:val="004F4DF1"/>
    <w:rsid w:val="00500627"/>
    <w:rsid w:val="00501810"/>
    <w:rsid w:val="00515553"/>
    <w:rsid w:val="005160B2"/>
    <w:rsid w:val="00520E09"/>
    <w:rsid w:val="00521300"/>
    <w:rsid w:val="00530363"/>
    <w:rsid w:val="005317D6"/>
    <w:rsid w:val="005423FF"/>
    <w:rsid w:val="005431BD"/>
    <w:rsid w:val="00546B84"/>
    <w:rsid w:val="00550747"/>
    <w:rsid w:val="005523B4"/>
    <w:rsid w:val="0055330F"/>
    <w:rsid w:val="00557DE8"/>
    <w:rsid w:val="005608C8"/>
    <w:rsid w:val="00560BA9"/>
    <w:rsid w:val="00563EBC"/>
    <w:rsid w:val="00576C0D"/>
    <w:rsid w:val="00577212"/>
    <w:rsid w:val="005909A6"/>
    <w:rsid w:val="0059437C"/>
    <w:rsid w:val="005A3370"/>
    <w:rsid w:val="005A492D"/>
    <w:rsid w:val="005A62EF"/>
    <w:rsid w:val="005B210F"/>
    <w:rsid w:val="005C50E3"/>
    <w:rsid w:val="005C7F5D"/>
    <w:rsid w:val="005D5EFF"/>
    <w:rsid w:val="005E6344"/>
    <w:rsid w:val="005E74D9"/>
    <w:rsid w:val="005F222B"/>
    <w:rsid w:val="005F3116"/>
    <w:rsid w:val="006043EF"/>
    <w:rsid w:val="00612160"/>
    <w:rsid w:val="006226EA"/>
    <w:rsid w:val="006241C7"/>
    <w:rsid w:val="00627861"/>
    <w:rsid w:val="00627B95"/>
    <w:rsid w:val="00634B49"/>
    <w:rsid w:val="00643C90"/>
    <w:rsid w:val="006456DE"/>
    <w:rsid w:val="0065091F"/>
    <w:rsid w:val="0065424C"/>
    <w:rsid w:val="006617E9"/>
    <w:rsid w:val="00664DE7"/>
    <w:rsid w:val="006661AC"/>
    <w:rsid w:val="0067489B"/>
    <w:rsid w:val="006754EA"/>
    <w:rsid w:val="00683994"/>
    <w:rsid w:val="00696D8F"/>
    <w:rsid w:val="006A0617"/>
    <w:rsid w:val="006A0D1B"/>
    <w:rsid w:val="006A4981"/>
    <w:rsid w:val="006B091E"/>
    <w:rsid w:val="006B1E8C"/>
    <w:rsid w:val="006B3511"/>
    <w:rsid w:val="006B4E28"/>
    <w:rsid w:val="006B67F1"/>
    <w:rsid w:val="006B7ACD"/>
    <w:rsid w:val="006C13D2"/>
    <w:rsid w:val="006C2301"/>
    <w:rsid w:val="006D16E2"/>
    <w:rsid w:val="006D268B"/>
    <w:rsid w:val="006E352B"/>
    <w:rsid w:val="006E507D"/>
    <w:rsid w:val="006E67B2"/>
    <w:rsid w:val="006F0971"/>
    <w:rsid w:val="006F23D7"/>
    <w:rsid w:val="007035AB"/>
    <w:rsid w:val="007064E0"/>
    <w:rsid w:val="007076A7"/>
    <w:rsid w:val="0071152C"/>
    <w:rsid w:val="0071301C"/>
    <w:rsid w:val="00713F1D"/>
    <w:rsid w:val="00720D95"/>
    <w:rsid w:val="00721C12"/>
    <w:rsid w:val="0072334C"/>
    <w:rsid w:val="007322DF"/>
    <w:rsid w:val="0073789D"/>
    <w:rsid w:val="00740BD6"/>
    <w:rsid w:val="0074174D"/>
    <w:rsid w:val="007428C6"/>
    <w:rsid w:val="00744A0C"/>
    <w:rsid w:val="007473E4"/>
    <w:rsid w:val="00754D56"/>
    <w:rsid w:val="00756A15"/>
    <w:rsid w:val="0076091D"/>
    <w:rsid w:val="007626BB"/>
    <w:rsid w:val="00762707"/>
    <w:rsid w:val="00762F32"/>
    <w:rsid w:val="00764B44"/>
    <w:rsid w:val="00765F1D"/>
    <w:rsid w:val="00771074"/>
    <w:rsid w:val="00785F6C"/>
    <w:rsid w:val="00796065"/>
    <w:rsid w:val="007A3118"/>
    <w:rsid w:val="007B0C75"/>
    <w:rsid w:val="007B1C42"/>
    <w:rsid w:val="007B3BBD"/>
    <w:rsid w:val="007C1867"/>
    <w:rsid w:val="007C6565"/>
    <w:rsid w:val="007D4454"/>
    <w:rsid w:val="007D5622"/>
    <w:rsid w:val="007E4A72"/>
    <w:rsid w:val="007E57F6"/>
    <w:rsid w:val="007F26B4"/>
    <w:rsid w:val="00803103"/>
    <w:rsid w:val="0080654F"/>
    <w:rsid w:val="008121A2"/>
    <w:rsid w:val="0081453E"/>
    <w:rsid w:val="00815C30"/>
    <w:rsid w:val="00832480"/>
    <w:rsid w:val="0083350B"/>
    <w:rsid w:val="00833A7C"/>
    <w:rsid w:val="00835F10"/>
    <w:rsid w:val="0084366D"/>
    <w:rsid w:val="00854F6E"/>
    <w:rsid w:val="00865D04"/>
    <w:rsid w:val="00875457"/>
    <w:rsid w:val="00883103"/>
    <w:rsid w:val="00884C24"/>
    <w:rsid w:val="00895BEA"/>
    <w:rsid w:val="008A0055"/>
    <w:rsid w:val="008A0FF4"/>
    <w:rsid w:val="008A3497"/>
    <w:rsid w:val="008A3CC9"/>
    <w:rsid w:val="008A5AF6"/>
    <w:rsid w:val="008A5D98"/>
    <w:rsid w:val="008B69C6"/>
    <w:rsid w:val="008B6AA6"/>
    <w:rsid w:val="008D2366"/>
    <w:rsid w:val="008E32F0"/>
    <w:rsid w:val="008E5B49"/>
    <w:rsid w:val="008E73EC"/>
    <w:rsid w:val="008E73FB"/>
    <w:rsid w:val="008F2CA7"/>
    <w:rsid w:val="009055F7"/>
    <w:rsid w:val="00916A9A"/>
    <w:rsid w:val="00916DA0"/>
    <w:rsid w:val="00917A54"/>
    <w:rsid w:val="00920717"/>
    <w:rsid w:val="00921D0C"/>
    <w:rsid w:val="00923ED3"/>
    <w:rsid w:val="009339AE"/>
    <w:rsid w:val="00936209"/>
    <w:rsid w:val="009365BE"/>
    <w:rsid w:val="00942D8C"/>
    <w:rsid w:val="009439DD"/>
    <w:rsid w:val="0094409B"/>
    <w:rsid w:val="009443F6"/>
    <w:rsid w:val="0096571F"/>
    <w:rsid w:val="009659A3"/>
    <w:rsid w:val="00972E10"/>
    <w:rsid w:val="00973B12"/>
    <w:rsid w:val="00980D7B"/>
    <w:rsid w:val="00981D9D"/>
    <w:rsid w:val="00985E07"/>
    <w:rsid w:val="00986872"/>
    <w:rsid w:val="00991143"/>
    <w:rsid w:val="00992BA6"/>
    <w:rsid w:val="009950CE"/>
    <w:rsid w:val="00995EFE"/>
    <w:rsid w:val="00996FEC"/>
    <w:rsid w:val="009A15C9"/>
    <w:rsid w:val="009A44C8"/>
    <w:rsid w:val="009B5017"/>
    <w:rsid w:val="009B5EF0"/>
    <w:rsid w:val="009D29B0"/>
    <w:rsid w:val="009D29FE"/>
    <w:rsid w:val="009D346B"/>
    <w:rsid w:val="009D7B49"/>
    <w:rsid w:val="009E152A"/>
    <w:rsid w:val="009E157F"/>
    <w:rsid w:val="009E73FD"/>
    <w:rsid w:val="009F036B"/>
    <w:rsid w:val="009F265F"/>
    <w:rsid w:val="009F5016"/>
    <w:rsid w:val="009F6B32"/>
    <w:rsid w:val="00A04235"/>
    <w:rsid w:val="00A05B06"/>
    <w:rsid w:val="00A07BE3"/>
    <w:rsid w:val="00A20994"/>
    <w:rsid w:val="00A255C2"/>
    <w:rsid w:val="00A376F5"/>
    <w:rsid w:val="00A37F61"/>
    <w:rsid w:val="00A43553"/>
    <w:rsid w:val="00A50B10"/>
    <w:rsid w:val="00A55A75"/>
    <w:rsid w:val="00A62B41"/>
    <w:rsid w:val="00A675D2"/>
    <w:rsid w:val="00A725DC"/>
    <w:rsid w:val="00A73AFA"/>
    <w:rsid w:val="00A80B31"/>
    <w:rsid w:val="00A821C6"/>
    <w:rsid w:val="00A8284B"/>
    <w:rsid w:val="00A8778B"/>
    <w:rsid w:val="00A95167"/>
    <w:rsid w:val="00A976C3"/>
    <w:rsid w:val="00AA04ED"/>
    <w:rsid w:val="00AA2B3B"/>
    <w:rsid w:val="00AA2BE0"/>
    <w:rsid w:val="00AA3905"/>
    <w:rsid w:val="00AA5A4E"/>
    <w:rsid w:val="00AB454C"/>
    <w:rsid w:val="00AB47A2"/>
    <w:rsid w:val="00AC2C98"/>
    <w:rsid w:val="00AC4183"/>
    <w:rsid w:val="00AC6A4A"/>
    <w:rsid w:val="00AD1654"/>
    <w:rsid w:val="00AD5446"/>
    <w:rsid w:val="00AE199C"/>
    <w:rsid w:val="00AE6407"/>
    <w:rsid w:val="00AE7281"/>
    <w:rsid w:val="00B03AD3"/>
    <w:rsid w:val="00B03F44"/>
    <w:rsid w:val="00B052CD"/>
    <w:rsid w:val="00B07D2D"/>
    <w:rsid w:val="00B10B8A"/>
    <w:rsid w:val="00B11A9D"/>
    <w:rsid w:val="00B11F7B"/>
    <w:rsid w:val="00B12169"/>
    <w:rsid w:val="00B12D9E"/>
    <w:rsid w:val="00B150B3"/>
    <w:rsid w:val="00B1607C"/>
    <w:rsid w:val="00B17C91"/>
    <w:rsid w:val="00B21ADC"/>
    <w:rsid w:val="00B23950"/>
    <w:rsid w:val="00B37BD1"/>
    <w:rsid w:val="00B40DD7"/>
    <w:rsid w:val="00B4421F"/>
    <w:rsid w:val="00B512B6"/>
    <w:rsid w:val="00B5192F"/>
    <w:rsid w:val="00B6027C"/>
    <w:rsid w:val="00B60FC4"/>
    <w:rsid w:val="00B64ECB"/>
    <w:rsid w:val="00B71D32"/>
    <w:rsid w:val="00B913CF"/>
    <w:rsid w:val="00B9297F"/>
    <w:rsid w:val="00B92EA8"/>
    <w:rsid w:val="00B96506"/>
    <w:rsid w:val="00B96722"/>
    <w:rsid w:val="00BA29DB"/>
    <w:rsid w:val="00BA39E8"/>
    <w:rsid w:val="00BA444C"/>
    <w:rsid w:val="00BC0F3D"/>
    <w:rsid w:val="00BC11AA"/>
    <w:rsid w:val="00BC2570"/>
    <w:rsid w:val="00BC3E34"/>
    <w:rsid w:val="00BC6101"/>
    <w:rsid w:val="00BD46C8"/>
    <w:rsid w:val="00BD48D8"/>
    <w:rsid w:val="00BD5E15"/>
    <w:rsid w:val="00BF04E2"/>
    <w:rsid w:val="00BF2499"/>
    <w:rsid w:val="00BF4455"/>
    <w:rsid w:val="00C03A09"/>
    <w:rsid w:val="00C04BB6"/>
    <w:rsid w:val="00C064F4"/>
    <w:rsid w:val="00C106D7"/>
    <w:rsid w:val="00C11645"/>
    <w:rsid w:val="00C14F93"/>
    <w:rsid w:val="00C158F1"/>
    <w:rsid w:val="00C24760"/>
    <w:rsid w:val="00C26074"/>
    <w:rsid w:val="00C353D5"/>
    <w:rsid w:val="00C5014D"/>
    <w:rsid w:val="00C52ED0"/>
    <w:rsid w:val="00C54BC5"/>
    <w:rsid w:val="00C54FB2"/>
    <w:rsid w:val="00C749FE"/>
    <w:rsid w:val="00C75387"/>
    <w:rsid w:val="00C77CE3"/>
    <w:rsid w:val="00C83B0A"/>
    <w:rsid w:val="00C871A1"/>
    <w:rsid w:val="00C92162"/>
    <w:rsid w:val="00C94824"/>
    <w:rsid w:val="00C95ACB"/>
    <w:rsid w:val="00C9608B"/>
    <w:rsid w:val="00CA1006"/>
    <w:rsid w:val="00CB0A67"/>
    <w:rsid w:val="00CB4CFB"/>
    <w:rsid w:val="00CC3BFE"/>
    <w:rsid w:val="00CC3F7B"/>
    <w:rsid w:val="00CC7DB2"/>
    <w:rsid w:val="00CD0BD6"/>
    <w:rsid w:val="00CE09EF"/>
    <w:rsid w:val="00CE1E0C"/>
    <w:rsid w:val="00CE277E"/>
    <w:rsid w:val="00CE387D"/>
    <w:rsid w:val="00CE3A7F"/>
    <w:rsid w:val="00CF0881"/>
    <w:rsid w:val="00CF146B"/>
    <w:rsid w:val="00CF3A49"/>
    <w:rsid w:val="00CF527F"/>
    <w:rsid w:val="00CF6662"/>
    <w:rsid w:val="00D02A45"/>
    <w:rsid w:val="00D15D3E"/>
    <w:rsid w:val="00D1658A"/>
    <w:rsid w:val="00D31AD0"/>
    <w:rsid w:val="00D3333B"/>
    <w:rsid w:val="00D33DCC"/>
    <w:rsid w:val="00D356AC"/>
    <w:rsid w:val="00D45E0D"/>
    <w:rsid w:val="00D56867"/>
    <w:rsid w:val="00D65C59"/>
    <w:rsid w:val="00D66629"/>
    <w:rsid w:val="00D72638"/>
    <w:rsid w:val="00D76329"/>
    <w:rsid w:val="00D84229"/>
    <w:rsid w:val="00D90D2F"/>
    <w:rsid w:val="00D9145F"/>
    <w:rsid w:val="00D9632F"/>
    <w:rsid w:val="00DA06A4"/>
    <w:rsid w:val="00DB6E0E"/>
    <w:rsid w:val="00DC19FC"/>
    <w:rsid w:val="00DC6844"/>
    <w:rsid w:val="00DC7251"/>
    <w:rsid w:val="00DE55E6"/>
    <w:rsid w:val="00DE5A74"/>
    <w:rsid w:val="00DF135C"/>
    <w:rsid w:val="00DF183C"/>
    <w:rsid w:val="00DF1849"/>
    <w:rsid w:val="00DF5C6C"/>
    <w:rsid w:val="00DF7CCC"/>
    <w:rsid w:val="00E02A7F"/>
    <w:rsid w:val="00E02F33"/>
    <w:rsid w:val="00E04433"/>
    <w:rsid w:val="00E07880"/>
    <w:rsid w:val="00E10BE9"/>
    <w:rsid w:val="00E17EDE"/>
    <w:rsid w:val="00E20DE0"/>
    <w:rsid w:val="00E20E35"/>
    <w:rsid w:val="00E22B6C"/>
    <w:rsid w:val="00E24D95"/>
    <w:rsid w:val="00E601F3"/>
    <w:rsid w:val="00E611F3"/>
    <w:rsid w:val="00E632FA"/>
    <w:rsid w:val="00E66936"/>
    <w:rsid w:val="00E753E6"/>
    <w:rsid w:val="00E75A19"/>
    <w:rsid w:val="00E82621"/>
    <w:rsid w:val="00E82AA9"/>
    <w:rsid w:val="00E85E2F"/>
    <w:rsid w:val="00E94312"/>
    <w:rsid w:val="00E974E0"/>
    <w:rsid w:val="00EB0083"/>
    <w:rsid w:val="00EB023B"/>
    <w:rsid w:val="00EB22EC"/>
    <w:rsid w:val="00EB2BD1"/>
    <w:rsid w:val="00EB353C"/>
    <w:rsid w:val="00EB6821"/>
    <w:rsid w:val="00EC01EC"/>
    <w:rsid w:val="00EC13CB"/>
    <w:rsid w:val="00ED0164"/>
    <w:rsid w:val="00ED33A1"/>
    <w:rsid w:val="00EE2F85"/>
    <w:rsid w:val="00EE53BC"/>
    <w:rsid w:val="00EF31B9"/>
    <w:rsid w:val="00EF3A61"/>
    <w:rsid w:val="00F01BEC"/>
    <w:rsid w:val="00F030E4"/>
    <w:rsid w:val="00F063E3"/>
    <w:rsid w:val="00F12212"/>
    <w:rsid w:val="00F32376"/>
    <w:rsid w:val="00F370D1"/>
    <w:rsid w:val="00F37923"/>
    <w:rsid w:val="00F41F1B"/>
    <w:rsid w:val="00F44DBE"/>
    <w:rsid w:val="00F51B27"/>
    <w:rsid w:val="00F5233C"/>
    <w:rsid w:val="00F572D7"/>
    <w:rsid w:val="00F6498A"/>
    <w:rsid w:val="00F721D8"/>
    <w:rsid w:val="00F73B94"/>
    <w:rsid w:val="00F77C9A"/>
    <w:rsid w:val="00F9167B"/>
    <w:rsid w:val="00F9402A"/>
    <w:rsid w:val="00F942DA"/>
    <w:rsid w:val="00F9792E"/>
    <w:rsid w:val="00FA33D1"/>
    <w:rsid w:val="00FA72DA"/>
    <w:rsid w:val="00FB2570"/>
    <w:rsid w:val="00FB576C"/>
    <w:rsid w:val="00FC2D9F"/>
    <w:rsid w:val="00FD2AA6"/>
    <w:rsid w:val="00FD40B4"/>
    <w:rsid w:val="00FD5A2A"/>
    <w:rsid w:val="00FE61E5"/>
    <w:rsid w:val="00FE6260"/>
    <w:rsid w:val="00FE746B"/>
    <w:rsid w:val="00FE7E8A"/>
    <w:rsid w:val="00FF477D"/>
    <w:rsid w:val="022B2C0A"/>
    <w:rsid w:val="026E6DDD"/>
    <w:rsid w:val="041B280B"/>
    <w:rsid w:val="07583D71"/>
    <w:rsid w:val="080F4DB8"/>
    <w:rsid w:val="085C50C7"/>
    <w:rsid w:val="095E03B8"/>
    <w:rsid w:val="09EB714C"/>
    <w:rsid w:val="0A4E4984"/>
    <w:rsid w:val="0B7A69B0"/>
    <w:rsid w:val="0C5B0B02"/>
    <w:rsid w:val="0E6C5A3B"/>
    <w:rsid w:val="0F4A7D3F"/>
    <w:rsid w:val="11D04F45"/>
    <w:rsid w:val="13EC39BC"/>
    <w:rsid w:val="14D103C6"/>
    <w:rsid w:val="17797B1C"/>
    <w:rsid w:val="17F65611"/>
    <w:rsid w:val="18E67433"/>
    <w:rsid w:val="19A2504A"/>
    <w:rsid w:val="19BE3706"/>
    <w:rsid w:val="1AD97324"/>
    <w:rsid w:val="1B310649"/>
    <w:rsid w:val="1B495A57"/>
    <w:rsid w:val="1B5A14F9"/>
    <w:rsid w:val="1BA004BA"/>
    <w:rsid w:val="1BAC7F86"/>
    <w:rsid w:val="1C643BEC"/>
    <w:rsid w:val="1C925E48"/>
    <w:rsid w:val="20C1574F"/>
    <w:rsid w:val="20CA13E8"/>
    <w:rsid w:val="210C1A01"/>
    <w:rsid w:val="21271E30"/>
    <w:rsid w:val="22042D93"/>
    <w:rsid w:val="22A70FE7"/>
    <w:rsid w:val="25901ED5"/>
    <w:rsid w:val="25AD37B3"/>
    <w:rsid w:val="26F7280B"/>
    <w:rsid w:val="27EE2B60"/>
    <w:rsid w:val="28164F13"/>
    <w:rsid w:val="282835C4"/>
    <w:rsid w:val="2A2B2F31"/>
    <w:rsid w:val="2A520044"/>
    <w:rsid w:val="2B17042D"/>
    <w:rsid w:val="2D917516"/>
    <w:rsid w:val="2E8A531F"/>
    <w:rsid w:val="308675AA"/>
    <w:rsid w:val="322F6E0E"/>
    <w:rsid w:val="32764F2C"/>
    <w:rsid w:val="33487E46"/>
    <w:rsid w:val="35B0071D"/>
    <w:rsid w:val="35F04FF6"/>
    <w:rsid w:val="385579D8"/>
    <w:rsid w:val="3BA713EC"/>
    <w:rsid w:val="3C1934F8"/>
    <w:rsid w:val="3C4B3800"/>
    <w:rsid w:val="3E6E32C4"/>
    <w:rsid w:val="3ED25BE0"/>
    <w:rsid w:val="3ED454B4"/>
    <w:rsid w:val="3F80388E"/>
    <w:rsid w:val="404B131F"/>
    <w:rsid w:val="409969B6"/>
    <w:rsid w:val="43EE7018"/>
    <w:rsid w:val="45F442A6"/>
    <w:rsid w:val="47393F80"/>
    <w:rsid w:val="4867383D"/>
    <w:rsid w:val="4B8B2F80"/>
    <w:rsid w:val="4BB74194"/>
    <w:rsid w:val="4BEC1766"/>
    <w:rsid w:val="4C224BFA"/>
    <w:rsid w:val="4C650094"/>
    <w:rsid w:val="4D110D1B"/>
    <w:rsid w:val="4DA60964"/>
    <w:rsid w:val="4DAB40F0"/>
    <w:rsid w:val="4F891FE9"/>
    <w:rsid w:val="4FB1539E"/>
    <w:rsid w:val="50052A51"/>
    <w:rsid w:val="52133DDD"/>
    <w:rsid w:val="529B7264"/>
    <w:rsid w:val="52CD3295"/>
    <w:rsid w:val="52F05AF2"/>
    <w:rsid w:val="56921A85"/>
    <w:rsid w:val="56A3467A"/>
    <w:rsid w:val="59D96A98"/>
    <w:rsid w:val="59EC3BA2"/>
    <w:rsid w:val="5A522FD2"/>
    <w:rsid w:val="5BBA55DA"/>
    <w:rsid w:val="5C313AEE"/>
    <w:rsid w:val="5E565A8E"/>
    <w:rsid w:val="60387B56"/>
    <w:rsid w:val="608A4A37"/>
    <w:rsid w:val="62330B5C"/>
    <w:rsid w:val="62A10094"/>
    <w:rsid w:val="63253C81"/>
    <w:rsid w:val="6493288D"/>
    <w:rsid w:val="65474383"/>
    <w:rsid w:val="657D1B52"/>
    <w:rsid w:val="65F853C2"/>
    <w:rsid w:val="67A60A5B"/>
    <w:rsid w:val="67CF3DEB"/>
    <w:rsid w:val="67D068B1"/>
    <w:rsid w:val="68FF6BAB"/>
    <w:rsid w:val="6900148E"/>
    <w:rsid w:val="696769E8"/>
    <w:rsid w:val="69C91440"/>
    <w:rsid w:val="6A1C6093"/>
    <w:rsid w:val="6C2733E7"/>
    <w:rsid w:val="6C6B0957"/>
    <w:rsid w:val="6DF14299"/>
    <w:rsid w:val="6E3B25AB"/>
    <w:rsid w:val="6E55366C"/>
    <w:rsid w:val="6F347726"/>
    <w:rsid w:val="70FA499F"/>
    <w:rsid w:val="73BE3A62"/>
    <w:rsid w:val="755271FF"/>
    <w:rsid w:val="75C22E54"/>
    <w:rsid w:val="75D45D5F"/>
    <w:rsid w:val="76701532"/>
    <w:rsid w:val="7677702B"/>
    <w:rsid w:val="7789093C"/>
    <w:rsid w:val="7AD65B35"/>
    <w:rsid w:val="7B3D3E06"/>
    <w:rsid w:val="7BAD3B18"/>
    <w:rsid w:val="7D733B0F"/>
    <w:rsid w:val="7E0C3EC4"/>
    <w:rsid w:val="7E490D14"/>
    <w:rsid w:val="7E89659A"/>
    <w:rsid w:val="7EE12CFA"/>
    <w:rsid w:val="7F1E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qFormat="1" w:unhideWhenUsed="0" w:uiPriority="99" w:semiHidden="0" w:name="Block Text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99"/>
    <w:pPr>
      <w:jc w:val="left"/>
    </w:pPr>
  </w:style>
  <w:style w:type="paragraph" w:styleId="3">
    <w:name w:val="Block Tex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Date"/>
    <w:basedOn w:val="1"/>
    <w:next w:val="1"/>
    <w:link w:val="15"/>
    <w:qFormat/>
    <w:uiPriority w:val="99"/>
    <w:pPr>
      <w:ind w:left="100" w:leftChars="2500"/>
    </w:pPr>
  </w:style>
  <w:style w:type="paragraph" w:styleId="5">
    <w:name w:val="Balloon Text"/>
    <w:basedOn w:val="1"/>
    <w:link w:val="16"/>
    <w:qFormat/>
    <w:uiPriority w:val="99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9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annotation reference"/>
    <w:basedOn w:val="11"/>
    <w:qFormat/>
    <w:uiPriority w:val="99"/>
    <w:rPr>
      <w:rFonts w:cs="Times New Roman"/>
      <w:sz w:val="21"/>
    </w:rPr>
  </w:style>
  <w:style w:type="character" w:customStyle="1" w:styleId="14">
    <w:name w:val="Comment Text Char"/>
    <w:basedOn w:val="11"/>
    <w:link w:val="2"/>
    <w:semiHidden/>
    <w:qFormat/>
    <w:locked/>
    <w:uiPriority w:val="99"/>
    <w:rPr>
      <w:rFonts w:cs="Times New Roman"/>
      <w:kern w:val="2"/>
      <w:sz w:val="24"/>
    </w:rPr>
  </w:style>
  <w:style w:type="character" w:customStyle="1" w:styleId="15">
    <w:name w:val="Date Char"/>
    <w:basedOn w:val="11"/>
    <w:link w:val="4"/>
    <w:semiHidden/>
    <w:qFormat/>
    <w:locked/>
    <w:uiPriority w:val="99"/>
    <w:rPr>
      <w:rFonts w:cs="Times New Roman"/>
      <w:kern w:val="2"/>
      <w:sz w:val="24"/>
    </w:rPr>
  </w:style>
  <w:style w:type="character" w:customStyle="1" w:styleId="16">
    <w:name w:val="Balloon Text Char"/>
    <w:basedOn w:val="11"/>
    <w:link w:val="5"/>
    <w:semiHidden/>
    <w:qFormat/>
    <w:locked/>
    <w:uiPriority w:val="99"/>
    <w:rPr>
      <w:rFonts w:cs="Times New Roman"/>
      <w:kern w:val="2"/>
      <w:sz w:val="18"/>
    </w:rPr>
  </w:style>
  <w:style w:type="character" w:customStyle="1" w:styleId="17">
    <w:name w:val="Footer Char"/>
    <w:basedOn w:val="11"/>
    <w:link w:val="6"/>
    <w:qFormat/>
    <w:locked/>
    <w:uiPriority w:val="99"/>
    <w:rPr>
      <w:rFonts w:cs="Times New Roman"/>
      <w:kern w:val="2"/>
      <w:sz w:val="18"/>
    </w:rPr>
  </w:style>
  <w:style w:type="character" w:customStyle="1" w:styleId="18">
    <w:name w:val="Header Char"/>
    <w:basedOn w:val="11"/>
    <w:link w:val="7"/>
    <w:semiHidden/>
    <w:qFormat/>
    <w:locked/>
    <w:uiPriority w:val="99"/>
    <w:rPr>
      <w:rFonts w:cs="Times New Roman"/>
      <w:kern w:val="2"/>
      <w:sz w:val="18"/>
    </w:rPr>
  </w:style>
  <w:style w:type="character" w:customStyle="1" w:styleId="19">
    <w:name w:val="Comment Subject Char"/>
    <w:basedOn w:val="14"/>
    <w:link w:val="8"/>
    <w:semiHidden/>
    <w:qFormat/>
    <w:locked/>
    <w:uiPriority w:val="99"/>
    <w:rPr>
      <w:b/>
      <w:bCs/>
      <w:szCs w:val="24"/>
    </w:rPr>
  </w:style>
  <w:style w:type="character" w:customStyle="1" w:styleId="20">
    <w:name w:val="highlight"/>
    <w:basedOn w:val="11"/>
    <w:qFormat/>
    <w:uiPriority w:val="99"/>
    <w:rPr>
      <w:rFonts w:cs="Times New Roman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22">
    <w:name w:val="fontstyle01"/>
    <w:basedOn w:val="11"/>
    <w:qFormat/>
    <w:uiPriority w:val="99"/>
    <w:rPr>
      <w:rFonts w:ascii="FzBookMaker7DlFont70536871171" w:hAnsi="FzBookMaker7DlFont70536871171" w:cs="Times New Roman"/>
      <w:color w:val="000000"/>
      <w:sz w:val="20"/>
      <w:szCs w:val="20"/>
    </w:rPr>
  </w:style>
  <w:style w:type="character" w:customStyle="1" w:styleId="23">
    <w:name w:val="fontstyle11"/>
    <w:basedOn w:val="11"/>
    <w:qFormat/>
    <w:uiPriority w:val="99"/>
    <w:rPr>
      <w:rFonts w:ascii="FzBookMaker11DlFont110536871175" w:hAnsi="FzBookMaker11DlFont110536871175" w:cs="Times New Roman"/>
      <w:color w:val="000000"/>
      <w:sz w:val="20"/>
      <w:szCs w:val="20"/>
    </w:rPr>
  </w:style>
  <w:style w:type="character" w:customStyle="1" w:styleId="24">
    <w:name w:val="fontstyle21"/>
    <w:basedOn w:val="11"/>
    <w:qFormat/>
    <w:uiPriority w:val="99"/>
    <w:rPr>
      <w:rFonts w:ascii="FzBookMaker2DlFont20536871173" w:hAnsi="FzBookMaker2DlFont20536871173" w:cs="Times New Roman"/>
      <w:color w:val="000000"/>
      <w:sz w:val="20"/>
      <w:szCs w:val="20"/>
    </w:rPr>
  </w:style>
  <w:style w:type="paragraph" w:customStyle="1" w:styleId="25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Legend (Beijing) Limited</Company>
  <Pages>5</Pages>
  <Words>1689</Words>
  <Characters>2652</Characters>
  <Lines>0</Lines>
  <Paragraphs>0</Paragraphs>
  <TotalTime>1</TotalTime>
  <ScaleCrop>false</ScaleCrop>
  <LinksUpToDate>false</LinksUpToDate>
  <CharactersWithSpaces>2814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2021-03-26T11:29:00Z</dcterms:created>
  <dc:creator>Legend User</dc:creator>
  <cp:lastModifiedBy>cheny19999125615</cp:lastModifiedBy>
  <cp:lastPrinted>2021-07-05T10:43:00Z</cp:lastPrinted>
  <dcterms:modified xsi:type="dcterms:W3CDTF">2026-08-10T07:16:51Z</dcterms:modified>
  <dc:title>××产品质量监督抽查实施细则</dc:title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F60D4D3BEC124331969111407B5D72BA_13</vt:lpwstr>
  </property>
  <property fmtid="{D5CDD505-2E9C-101B-9397-08002B2CF9AE}" pid="4" name="KSOTemplateDocerSaveRecord">
    <vt:lpwstr>eyJoZGlkIjoiMzEwNTM5NzYwMDRjMzkwZTVkZjY2ODkwMGIxNGU0OTUiLCJ1c2VySWQiOiI1ODA4MDU4MjAifQ==</vt:lpwstr>
  </property>
</Properties>
</file>